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72aa" w14:paraId="fa972aa" w:rsidRDefault="00994CEA" w:rsidP="00B542FA" w:rsidR="00994CE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94CEA" w:rsidR="0043096E" w:rsidRPr="00994CEA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Republika Hrvatska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>Trgovački sud u Zagrebu</w:t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r w:rsidRPr="00A471B9">
        <w:rPr>
          <w:sz w:val="24"/>
          <w:szCs w:val="24"/>
        </w:rPr>
        <w:t xml:space="preserve">Zagreb, Amruševa 2/II                                                </w:t>
      </w:r>
      <w:r w:rsidR="00E71499">
        <w:rPr>
          <w:sz w:val="24"/>
          <w:szCs w:val="24"/>
        </w:rPr>
        <w:t xml:space="preserve">  </w:t>
      </w:r>
      <w:r w:rsidR="00D6332C">
        <w:rPr>
          <w:sz w:val="24"/>
          <w:szCs w:val="24"/>
        </w:rPr>
        <w:t xml:space="preserve">               </w:t>
      </w:r>
      <w:r w:rsidR="00A729E3">
        <w:rPr>
          <w:sz w:val="24"/>
          <w:szCs w:val="24"/>
        </w:rPr>
        <w:t>67. St-2006/13</w:t>
      </w:r>
      <w:r w:rsidR="00D6332C">
        <w:rPr>
          <w:sz w:val="24"/>
          <w:szCs w:val="24"/>
        </w:rPr>
        <w:t>-134</w:t>
      </w:r>
      <w:r w:rsidRPr="00A471B9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A471B9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U  I M E  R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</w:t>
      </w:r>
      <w:r w:rsidR="00A471B9" w:rsidRPr="00A471B9">
        <w:rPr>
          <w:sz w:val="24"/>
          <w:szCs w:val="24"/>
        </w:rPr>
        <w:t xml:space="preserve"> sucu Gordanu Zubaku, u stečajnom  postupku nad dužnikom </w:t>
      </w:r>
      <w:r w:rsidR="00A729E3" w:rsidRPr="00A729E3">
        <w:rPr>
          <w:bCs/>
          <w:sz w:val="24"/>
          <w:szCs w:val="24"/>
          <w:lang w:val="hr-HR"/>
        </w:rPr>
        <w:t>M.S. MAKS PROM d.o.o. u stečaju, Zagreb, Konjšćinska 54, OIB: 17655304275</w:t>
      </w:r>
      <w:r w:rsidR="004D04B4" w:rsidRPr="00EE5D09">
        <w:rPr>
          <w:sz w:val="24"/>
          <w:szCs w:val="24"/>
        </w:rPr>
        <w:t xml:space="preserve">, </w:t>
      </w:r>
      <w:r w:rsidR="00994CEA">
        <w:rPr>
          <w:sz w:val="24"/>
          <w:szCs w:val="24"/>
        </w:rPr>
        <w:t>22. svibnja</w:t>
      </w:r>
      <w:r w:rsidR="00A729E3">
        <w:rPr>
          <w:sz w:val="24"/>
          <w:szCs w:val="24"/>
        </w:rPr>
        <w:t xml:space="preserve"> 2017</w:t>
      </w:r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A729E3" w:rsidRPr="00A729E3">
        <w:rPr>
          <w:bCs/>
          <w:sz w:val="24"/>
          <w:szCs w:val="24"/>
          <w:lang w:val="hr-HR"/>
        </w:rPr>
        <w:t>M.S. MAKS PROM d.o.o. u stečaju, Zagreb, Konjšćinska 54, OIB: 17655304275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>U stečajnom postupku nad gore navedenim stečajnim dužnikom, 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Pr="00C068B4">
        <w:rPr>
          <w:sz w:val="24"/>
          <w:szCs w:val="24"/>
        </w:rPr>
        <w:t xml:space="preserve"> 203 Stečajnog zakona (“Narodne novine” broj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i</w:t>
      </w:r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dalje: SZ),</w:t>
      </w:r>
      <w:r w:rsidR="00BB5373">
        <w:rPr>
          <w:sz w:val="24"/>
          <w:szCs w:val="24"/>
        </w:rPr>
        <w:t xml:space="preserve"> koji se primjenjuje na temelju odredbe čl. 441. Stečajnog zakona (“Narodne novine” broj 71/15),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A729E3">
        <w:rPr>
          <w:sz w:val="24"/>
          <w:szCs w:val="24"/>
          <w:lang w:val="hr-HR"/>
        </w:rPr>
        <w:t>24. siječnja 2017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R="00CE0600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  <w:t>U sklopu svojeg</w:t>
      </w:r>
      <w:r w:rsidR="0043096E" w:rsidRPr="00C068B4">
        <w:rPr>
          <w:sz w:val="24"/>
          <w:szCs w:val="24"/>
          <w:lang w:val="hr-HR"/>
        </w:rPr>
        <w:t xml:space="preserve"> izvješća stečajni upravitelj je iznio da stečajna masa nije dostatna ni za pokri</w:t>
      </w:r>
      <w:r w:rsidR="009D5BEA">
        <w:rPr>
          <w:sz w:val="24"/>
          <w:szCs w:val="24"/>
          <w:lang w:val="hr-HR"/>
        </w:rPr>
        <w:t>će troškova stečajnog postupka te je precizirao kako troškovi stečajnog postupka</w:t>
      </w:r>
      <w:r w:rsidR="00A729E3">
        <w:rPr>
          <w:sz w:val="24"/>
          <w:szCs w:val="24"/>
          <w:lang w:val="hr-HR"/>
        </w:rPr>
        <w:t xml:space="preserve"> iznose</w:t>
      </w:r>
      <w:r w:rsidR="009D5BEA">
        <w:rPr>
          <w:sz w:val="24"/>
          <w:szCs w:val="24"/>
          <w:lang w:val="hr-HR"/>
        </w:rPr>
        <w:t xml:space="preserve"> </w:t>
      </w:r>
      <w:r w:rsidR="00A729E3" w:rsidRPr="00A729E3">
        <w:rPr>
          <w:sz w:val="24"/>
          <w:szCs w:val="24"/>
          <w:lang w:val="hr-HR"/>
        </w:rPr>
        <w:t>100.000,00 kn i to s osnova režijskih troškova, troškova knjigovodstva, nenamirenog dijela nagrade stečajnog upravitelja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lastRenderedPageBreak/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navedenoj</w:t>
      </w:r>
      <w:r w:rsidR="0043096E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BB5373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994CEA">
        <w:rPr>
          <w:sz w:val="24"/>
          <w:szCs w:val="24"/>
          <w:lang w:val="hr-HR"/>
        </w:rPr>
        <w:t xml:space="preserve">22. svibnja </w:t>
      </w:r>
      <w:r w:rsidR="00A729E3">
        <w:rPr>
          <w:sz w:val="24"/>
          <w:szCs w:val="24"/>
          <w:lang w:val="hr-HR"/>
        </w:rPr>
        <w:t xml:space="preserve"> 2017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08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D6332C">
        <w:rPr>
          <w:sz w:val="24"/>
          <w:szCs w:val="24"/>
          <w:lang w:val="hr-HR"/>
        </w:rPr>
        <w:t>,v.r.</w:t>
      </w:r>
      <w:r w:rsidR="0043096E" w:rsidRPr="00C068B4">
        <w:rPr>
          <w:sz w:val="24"/>
          <w:szCs w:val="24"/>
          <w:lang w:val="hr-HR"/>
        </w:rPr>
        <w:t xml:space="preserve"> </w:t>
      </w:r>
    </w:p>
    <w:p w:rsidRDefault="00F96493" w:rsidR="00F96493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994CEA" w:rsidP="00E40493" w:rsidR="00994CEA">
      <w:pPr>
        <w:jc w:val="both"/>
        <w:rPr>
          <w:sz w:val="24"/>
          <w:szCs w:val="24"/>
          <w:lang w:val="hr-HR"/>
        </w:rPr>
      </w:pPr>
    </w:p>
    <w:p w:rsidRDefault="00CF64AD" w:rsidP="00E40493" w:rsidR="00E40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</w:p>
    <w:p w:rsidRDefault="00D6332C" w:rsidP="002C6293" w:rsidR="00D6332C">
      <w:pPr>
        <w:jc w:val="both"/>
        <w:rPr>
          <w:sz w:val="24"/>
          <w:szCs w:val="24"/>
        </w:rPr>
      </w:pPr>
      <w:r>
        <w:rPr>
          <w:sz w:val="24"/>
          <w:szCs w:val="24"/>
        </w:rPr>
        <w:t>Za točnost otpravka - ovlašteni službenik:</w:t>
      </w:r>
    </w:p>
    <w:p w:rsidRDefault="00D6332C" w:rsidP="002C6293" w:rsidR="00D6332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9D5BEA" w:rsidP="00D6332C" w:rsidR="009D5BEA" w:rsidRPr="009D5BEA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</w:p>
    <w:sectPr w:rsidSect="00994CEA" w:rsidR="00BD13C5" w:rsidRPr="00C068B4">
      <w:footerReference w:type="default" r:id="rId10"/>
      <w:headerReference w:type="first" r:id="rId11"/>
      <w:pgSz w:code="9" w:h="16840" w:w="11907"/>
      <w:pgMar w:gutter="0" w:footer="720" w:header="720" w:left="1797" w:bottom="1417" w:right="2126" w:top="1417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32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7976651"/>
      <w:docPartObj>
        <w:docPartGallery w:val="Page Numbers (Top of Page)"/>
        <w:docPartUnique/>
      </w:docPartObj>
    </w:sdtPr>
    <w:sdtEndPr/>
    <w:sdtContent>
      <w:p w:rsidRDefault="00994CEA" w:rsidR="00994C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94CEA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994CEA" w:rsidR="00994C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07A66"/>
    <w:rsid w:val="002874BD"/>
    <w:rsid w:val="002B5FB9"/>
    <w:rsid w:val="002C46AB"/>
    <w:rsid w:val="003C55B8"/>
    <w:rsid w:val="003D267C"/>
    <w:rsid w:val="00414A8B"/>
    <w:rsid w:val="0043096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40422"/>
    <w:rsid w:val="005B609C"/>
    <w:rsid w:val="006218E5"/>
    <w:rsid w:val="00653B24"/>
    <w:rsid w:val="00657F1F"/>
    <w:rsid w:val="006A7781"/>
    <w:rsid w:val="006C153E"/>
    <w:rsid w:val="006E2066"/>
    <w:rsid w:val="00706E31"/>
    <w:rsid w:val="00720E6A"/>
    <w:rsid w:val="00834554"/>
    <w:rsid w:val="00851B0D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94CEA"/>
    <w:rsid w:val="009D5BEA"/>
    <w:rsid w:val="00A036D6"/>
    <w:rsid w:val="00A06315"/>
    <w:rsid w:val="00A2182D"/>
    <w:rsid w:val="00A471B9"/>
    <w:rsid w:val="00A729E3"/>
    <w:rsid w:val="00AE6651"/>
    <w:rsid w:val="00B103B7"/>
    <w:rsid w:val="00B24E35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6332C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994C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4CEA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994C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94CEA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33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32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32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32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32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994C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4CEA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994C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94CEA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633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32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32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32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32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2013.</izvorni_sadrzaj>
    <derivirana_varijabla naziv="DomainObject.Predmet.DatumOsnivanja_1">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St-2006/2013</izvorni_sadrzaj>
    <derivirana_varijabla naziv="DomainObject.Predmet.OznakaBroj_1">St-2006/2013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M.S. MAKS-PROM društvo s ograničenom odgovornošću za trgovinu, uvoz-izvoz i usluge</izvorni_sadrzaj>
    <derivirana_varijabla naziv="DomainObject.Predmet.ProtustrankaFormated_1">  M.S. MAKS-PROM društvo s ograničenom odgovornošću za trgovinu, uvoz-izvoz i usluge</derivirana_varijabla>
  </DomainObject.Predmet.ProtustrankaFormated>
  <DomainObject.Predmet.ProtustrankaFormatedOIB>
    <izvorni_sadrzaj>  M.S. MAKS-PROM društvo s ograničenom odgovornošću za trgovinu, uvoz-izvoz i usluge, OIB 17655304275</izvorni_sadrzaj>
    <derivirana_varijabla naziv="DomainObject.Predmet.ProtustrankaFormatedOIB_1">  M.S. MAKS-PROM društvo s ograničenom odgovornošću za trgovinu, uvoz-izvoz i usluge, OIB 17655304275</derivirana_varijabla>
  </DomainObject.Predmet.ProtustrankaFormatedOIB>
  <DomainObject.Predmet.ProtustrankaFormatedWithAdress>
    <izvorni_sadrzaj> M.S. MAKS-PROM društvo s ograničenom odgovornošću za trgovinu, uvoz-izvoz i usluge, Konjščinska 54, 10000 Zagreb</izvorni_sadrzaj>
    <derivirana_varijabla naziv="DomainObject.Predmet.ProtustrankaFormatedWithAdress_1"> M.S. MAKS-PROM društvo s ograničenom odgovornošću za trgovinu, uvoz-izvoz i usluge, Konjščinska 54, 10000 Zagreb</derivirana_varijabla>
  </DomainObject.Predmet.ProtustrankaFormatedWithAdress>
  <DomainObject.Predmet.ProtustrankaFormatedWithAdressOIB>
    <izvorni_sadrzaj> M.S. MAKS-PROM društvo s ograničenom odgovornošću za trgovinu, uvoz-izvoz i usluge, OIB 17655304275, Konjščinska 54, 10000 Zagreb</izvorni_sadrzaj>
    <derivirana_varijabla naziv="DomainObject.Predmet.ProtustrankaFormatedWithAdressOIB_1"> M.S. MAKS-PROM društvo s ograničenom odgovornošću za trgovinu, uvoz-izvoz i usluge, OIB 17655304275, Konjščinska 54, 10000 Zagreb</derivirana_varijabla>
  </DomainObject.Predmet.ProtustrankaFormatedWithAdressOIB>
  <DomainObject.Predmet.ProtustrankaWithAdress>
    <izvorni_sadrzaj>M.S. MAKS-PROM društvo s ograničenom odgovornošću za trgovinu, uvoz-izvoz i usluge Konjščinska 54, 10000 Zagreb</izvorni_sadrzaj>
    <derivirana_varijabla naziv="DomainObject.Predmet.ProtustrankaWithAdress_1">M.S. MAKS-PROM društvo s ograničenom odgovornošću za trgovinu, uvoz-izvoz i usluge Konjščinska 54, 10000 Zagreb</derivirana_varijabla>
  </DomainObject.Predmet.ProtustrankaWithAdress>
  <DomainObject.Predmet.ProtustrankaWithAdressOIB>
    <izvorni_sadrzaj>M.S. MAKS-PROM društvo s ograničenom odgovornošću za trgovinu, uvoz-izvoz i usluge, OIB 17655304275, Konjščinska 54, 10000 Zagreb</izvorni_sadrzaj>
    <derivirana_varijabla naziv="DomainObject.Predmet.ProtustrankaWithAdressOIB_1">M.S. MAKS-PROM društvo s ograničenom odgovornošću za trgovinu, uvoz-izvoz i usluge, OIB 17655304275, Konjščinska 54, 10000 Zagreb</derivirana_varijabla>
  </DomainObject.Predmet.ProtustrankaWithAdressOIB>
  <DomainObject.Predmet.ProtustrankaNazivFormated>
    <izvorni_sadrzaj>M.S. MAKS-PROM društvo s ograničenom odgovornošću za trgovinu, uvoz-izvoz i usluge</izvorni_sadrzaj>
    <derivirana_varijabla naziv="DomainObject.Predmet.ProtustrankaNazivFormated_1">M.S. MAKS-PROM društvo s ograničenom odgovornošću za trgovinu, uvoz-izvoz i usluge</derivirana_varijabla>
  </DomainObject.Predmet.ProtustrankaNazivFormated>
  <DomainObject.Predmet.ProtustrankaNazivFormatedOIB>
    <izvorni_sadrzaj>M.S. MAKS-PROM društvo s ograničenom odgovornošću za trgovinu, uvoz-izvoz i usluge, OIB 17655304275</izvorni_sadrzaj>
    <derivirana_varijabla naziv="DomainObject.Predmet.ProtustrankaNazivFormatedOIB_1">M.S. MAKS-PROM društvo s ograničenom odgovornošću za trgovinu, uvoz-izvoz i usluge, OIB 17655304275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ODVODNJA; ZAGREBAČKI HOLDING D.O.O.; HRT; HYPO ALPE-ADRIA BANK d.d.</izvorni_sadrzaj>
    <derivirana_varijabla naziv="DomainObject.Predmet.StrankaFormated_1">  FINA ZAGREB; VODOOPSKRBA I ODVODNJA; ZAGREBAČKI HOLDING D.O.O.; HRT; HYPO ALPE-ADRIA BANK d.d.</derivirana_varijabla>
  </DomainObject.Predmet.StrankaFormated>
  <DomainObject.Predmet.StrankaFormatedOIB>
    <izvorni_sadrzaj>  FINA ZAGREB, OIB 85821130368; VODOOPSKRBA I ODVODNJA, OIB 83416546499; ZAGREBAČKI HOLDING D.O.O., OIB 85584865987; HRT, OIB 68419124305; HYPO ALPE-ADRIA BANK d.d.</izvorni_sadrzaj>
    <derivirana_varijabla naziv="DomainObject.Predmet.StrankaFormatedOIB_1">  FINA ZAGREB, OIB 85821130368; VODOOPSKRBA I ODVODNJA, OIB 83416546499; ZAGREBAČKI HOLDING D.O.O., OIB 85584865987; HRT, OIB 68419124305; HYPO ALPE-ADRIA BANK d.d.</derivirana_varijabla>
  </DomainObject.Predmet.StrankaFormatedOIB>
  <DomainObject.Predmet.StrankaFormatedWithAdress>
    <izvorni_sadrzaj> FINA ZAGREB, ULICA GRADA VUKOVARA 70, 10000 Zagreb; VODOOPSKRBA I ODVODNJA; ZAGREBAČKI HOLDING D.O.O.; HRT; HYPO ALPE-ADRIA BANK d.d.</izvorni_sadrzaj>
    <derivirana_varijabla naziv="DomainObject.Predmet.StrankaFormatedWithAdress_1"> FINA ZAGREB, ULICA GRADA VUKOVARA 70, 10000 Zagreb; VODOOPSKRBA I ODVODNJA; ZAGREBAČKI HOLDING D.O.O.; HRT; HYPO ALPE-ADRIA BANK d.d.</derivirana_varijabla>
  </DomainObject.Predmet.StrankaFormatedWithAdress>
  <DomainObject.Predmet.StrankaFormatedWithAdressOIB>
    <izvorni_sadrzaj> FINA ZAGREB, OIB 85821130368, ULICA GRADA VUKOVARA 70, 10000 Zagreb; VODOOPSKRBA I ODVODNJA, OIB 83416546499; ZAGREBAČKI HOLDING D.O.O., OIB 85584865987; HRT, OIB 68419124305; HYPO ALPE-ADRIA BANK d.d.</izvorni_sadrzaj>
    <derivirana_varijabla naziv="DomainObject.Predmet.StrankaFormatedWithAdressOIB_1"> FINA ZAGREB, OIB 85821130368, ULICA GRADA VUKOVARA 70, 10000 Zagreb; VODOOPSKRBA I ODVODNJA, OIB 83416546499; ZAGREBAČKI HOLDING D.O.O., OIB 85584865987; HRT, OIB 68419124305; HYPO ALPE-ADRIA BANK d.d.</derivirana_varijabla>
  </DomainObject.Predmet.StrankaFormatedWithAdressOIB>
  <DomainObject.Predmet.StrankaWithAdress>
    <izvorni_sadrzaj>FINA ZAGREB ULICA GRADA VUKOVARA 70,10000 Zagreb,VODOOPSKRBA I ODVODNJA ,ZAGREBAČKI HOLDING D.O.O. ,HRT ,HYPO ALPE-ADRIA BANK d.d. </izvorni_sadrzaj>
    <derivirana_varijabla naziv="DomainObject.Predmet.StrankaWithAdress_1">FINA ZAGREB ULICA GRADA VUKOVARA 70,10000 Zagreb,VODOOPSKRBA I ODVODNJA ,ZAGREBAČKI HOLDING D.O.O. ,HRT ,HYPO ALPE-ADRIA BANK d.d. </derivirana_varijabla>
  </DomainObject.Predmet.StrankaWithAdress>
  <DomainObject.Predmet.StrankaWithAdressOIB>
    <izvorni_sadrzaj>FINA ZAGREB, OIB 85821130368, ULICA GRADA VUKOVARA 70,10000 Zagreb,VODOOPSKRBA I ODVODNJA, OIB 83416546499,ZAGREBAČKI HOLDING D.O.O., OIB 85584865987,HRT, OIB 68419124305,HYPO ALPE-ADRIA BANK d.d.</izvorni_sadrzaj>
    <derivirana_varijabla naziv="DomainObject.Predmet.StrankaWithAdressOIB_1">FINA ZAGREB, OIB 85821130368, ULICA GRADA VUKOVARA 70,10000 Zagreb,VODOOPSKRBA I ODVODNJA, OIB 83416546499,ZAGREBAČKI HOLDING D.O.O., OIB 85584865987,HRT, OIB 68419124305,HYPO ALPE-ADRIA BANK d.d.</derivirana_varijabla>
  </DomainObject.Predmet.StrankaWithAdressOIB>
  <DomainObject.Predmet.StrankaNazivFormated>
    <izvorni_sadrzaj>FINA ZAGREB,VODOOPSKRBA I ODVODNJA,ZAGREBAČKI HOLDING D.O.O.,HRT,HYPO ALPE-ADRIA BANK d.d.</izvorni_sadrzaj>
    <derivirana_varijabla naziv="DomainObject.Predmet.StrankaNazivFormated_1">FINA ZAGREB,VODOOPSKRBA I ODVODNJA,ZAGREBAČKI HOLDING D.O.O.,HRT,HYPO ALPE-ADRIA BANK d.d.</derivirana_varijabla>
  </DomainObject.Predmet.StrankaNazivFormated>
  <DomainObject.Predmet.StrankaNazivFormatedOIB>
    <izvorni_sadrzaj>FINA ZAGREB, OIB 85821130368,VODOOPSKRBA I ODVODNJA, OIB 83416546499,ZAGREBAČKI HOLDING D.O.O., OIB 85584865987,HRT, OIB 68419124305,HYPO ALPE-ADRIA BANK d.d.</izvorni_sadrzaj>
    <derivirana_varijabla naziv="DomainObject.Predmet.StrankaNazivFormatedOIB_1">FINA ZAGREB, OIB 85821130368,VODOOPSKRBA I ODVODNJA, OIB 83416546499,ZAGREBAČKI HOLDING D.O.O., OIB 85584865987,HRT, OIB 68419124305,HYPO ALPE-ADRIA BANK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VODOOPSKRBA I ODVODNJA</item>
      <item>ZAGREBAČKI HOLDING D.O.O.</item>
      <item>HRT</item>
      <item>HYPO ALPE-ADRIA BANK d.d.</item>
    </izvorni_sadrzaj>
    <derivirana_varijabla naziv="DomainObject.Predmet.StrankaListFormated_1">
      <item>FINA ZAGREB</item>
      <item>VODOOPSKRBA I ODVODNJA</item>
      <item>ZAGREBAČKI HOLDING D.O.O.</item>
      <item>HRT</item>
      <item>HYPO ALPE-ADRIA BANK d.d.</item>
    </derivirana_varijabla>
  </DomainObject.Predmet.StrankaListFormated>
  <DomainObject.Predmet.StrankaListFormatedOIB>
    <izvorni_sadrzaj>
      <item>FINA ZAGREB, OIB 85821130368</item>
      <item>VODOOPSKRBA I ODVODNJA, OIB 83416546499</item>
      <item>ZAGREBAČKI HOLDING D.O.O., OIB 85584865987</item>
      <item>HRT, OIB 68419124305</item>
      <item>HYPO ALPE-ADRIA BANK d.d.</item>
    </izvorni_sadrzaj>
    <derivirana_varijabla naziv="DomainObject.Predmet.StrankaListFormatedOIB_1">
      <item>FINA ZAGREB, OIB 85821130368</item>
      <item>VODOOPSKRBA I ODVODNJA, OIB 83416546499</item>
      <item>ZAGREBAČKI HOLDING D.O.O., OIB 85584865987</item>
      <item>HRT, OIB 68419124305</item>
      <item>HYPO ALPE-ADRIA BANK d.d.</item>
    </derivirana_varijabla>
  </DomainObject.Predmet.StrankaListFormatedOIB>
  <DomainObject.Predmet.StrankaListFormatedWithAdress>
    <izvorni_sadrzaj>
      <item>FINA ZAGREB, ULICA GRADA VUKOVARA 70, 10000 Zagreb</item>
      <item>VODOOPSKRBA I ODVODNJA</item>
      <item>ZAGREBAČKI HOLDING D.O.O.</item>
      <item>HRT</item>
      <item>HYPO ALPE-ADRIA BANK d.d.</item>
    </izvorni_sadrzaj>
    <derivirana_varijabla naziv="DomainObject.Predmet.StrankaListFormatedWithAdress_1">
      <item>FINA ZAGREB, ULICA GRADA VUKOVARA 70, 10000 Zagreb</item>
      <item>VODOOPSKRBA I ODVODNJA</item>
      <item>ZAGREBAČKI HOLDING D.O.O.</item>
      <item>HRT</item>
      <item>HYPO ALPE-ADRIA BANK d.d.</item>
    </derivirana_varijabla>
  </DomainObject.Predmet.StrankaListFormatedWithAdress>
  <DomainObject.Predmet.StrankaListFormatedWithAdressOIB>
    <izvorni_sadrzaj>
      <item>FINA ZAGREB, OIB 85821130368, ULICA GRADA VUKOVARA 70, 10000 Zagreb</item>
      <item>VODOOPSKRBA I ODVODNJA, OIB 83416546499</item>
      <item>ZAGREBAČKI HOLDING D.O.O., OIB 85584865987</item>
      <item>HRT, OIB 68419124305</item>
      <item>HYPO ALPE-ADRIA BANK d.d.</item>
    </izvorni_sadrzaj>
    <derivirana_varijabla naziv="DomainObject.Predmet.StrankaListFormatedWithAdressOIB_1">
      <item>FINA ZAGREB, OIB 85821130368, ULICA GRADA VUKOVARA 70, 10000 Zagreb</item>
      <item>VODOOPSKRBA I ODVODNJA, OIB 83416546499</item>
      <item>ZAGREBAČKI HOLDING D.O.O., OIB 85584865987</item>
      <item>HRT, OIB 68419124305</item>
      <item>HYPO ALPE-ADRIA BANK d.d.</item>
    </derivirana_varijabla>
  </DomainObject.Predmet.StrankaListFormatedWithAdressOIB>
  <DomainObject.Predmet.StrankaListNazivFormated>
    <izvorni_sadrzaj>
      <item>FINA ZAGREB</item>
      <item>VODOOPSKRBA I ODVODNJA</item>
      <item>ZAGREBAČKI HOLDING D.O.O.</item>
      <item>HRT</item>
      <item>HYPO ALPE-ADRIA BANK d.d.</item>
    </izvorni_sadrzaj>
    <derivirana_varijabla naziv="DomainObject.Predmet.StrankaListNazivFormated_1">
      <item>FINA ZAGREB</item>
      <item>VODOOPSKRBA I ODVODNJA</item>
      <item>ZAGREBAČKI HOLDING D.O.O.</item>
      <item>HRT</item>
      <item>HYPO ALPE-ADRIA BANK d.d.</item>
    </derivirana_varijabla>
  </DomainObject.Predmet.StrankaListNazivFormated>
  <DomainObject.Predmet.StrankaListNazivFormatedOIB>
    <izvorni_sadrzaj>
      <item>FINA ZAGREB, OIB 85821130368</item>
      <item>VODOOPSKRBA I ODVODNJA, OIB 83416546499</item>
      <item>ZAGREBAČKI HOLDING D.O.O., OIB 85584865987</item>
      <item>HRT, OIB 68419124305</item>
      <item>HYPO ALPE-ADRIA BANK d.d.</item>
    </izvorni_sadrzaj>
    <derivirana_varijabla naziv="DomainObject.Predmet.StrankaListNazivFormatedOIB_1">
      <item>FINA ZAGREB, OIB 85821130368</item>
      <item>VODOOPSKRBA I ODVODNJA, OIB 83416546499</item>
      <item>ZAGREBAČKI HOLDING D.O.O., OIB 85584865987</item>
      <item>HRT, OIB 68419124305</item>
      <item>HYPO ALPE-ADRIA BANK d.d.</item>
    </derivirana_varijabla>
  </DomainObject.Predmet.StrankaListNazivFormatedOIB>
  <DomainObject.Predmet.ProtuStrankaListFormated>
    <izvorni_sadrzaj>
      <item>M.S. MAKS-PROM društvo s ograničenom odgovornošću za trgovinu, uvoz-izvoz i usluge</item>
    </izvorni_sadrzaj>
    <derivirana_varijabla naziv="DomainObject.Predmet.ProtuStrankaListFormated_1">
      <item>M.S. MAKS-PROM društvo s ograničenom odgovornošću za trgovinu, uvoz-izvoz i usluge</item>
    </derivirana_varijabla>
  </DomainObject.Predmet.ProtuStrankaListFormated>
  <DomainObject.Predmet.ProtuStrankaListFormatedOIB>
    <izvorni_sadrzaj>
      <item>M.S. MAKS-PROM društvo s ograničenom odgovornošću za trgovinu, uvoz-izvoz i usluge, OIB 17655304275</item>
    </izvorni_sadrzaj>
    <derivirana_varijabla naziv="DomainObject.Predmet.ProtuStrankaListFormatedOIB_1">
      <item>M.S. MAKS-PROM društvo s ograničenom odgovornošću za trgovinu, uvoz-izvoz i usluge, OIB 17655304275</item>
    </derivirana_varijabla>
  </DomainObject.Predmet.ProtuStrankaListFormatedOIB>
  <DomainObject.Predmet.ProtuStrankaListFormatedWithAdress>
    <izvorni_sadrzaj>
      <item>M.S. MAKS-PROM društvo s ograničenom odgovornošću za trgovinu, uvoz-izvoz i usluge, Konjščinska 54, 10000 Zagreb</item>
    </izvorni_sadrzaj>
    <derivirana_varijabla naziv="DomainObject.Predmet.ProtuStrankaListFormatedWithAdress_1">
      <item>M.S. MAKS-PROM društvo s ograničenom odgovornošću za trgovinu, uvoz-izvoz i usluge, Konjščinska 54, 10000 Zagreb</item>
    </derivirana_varijabla>
  </DomainObject.Predmet.ProtuStrankaListFormatedWithAdress>
  <DomainObject.Predmet.ProtuStrankaListFormatedWithAdressOIB>
    <izvorni_sadrzaj>
      <item>M.S. MAKS-PROM društvo s ograničenom odgovornošću za trgovinu, uvoz-izvoz i usluge, OIB 17655304275, Konjščinska 54, 10000 Zagreb</item>
    </izvorni_sadrzaj>
    <derivirana_varijabla naziv="DomainObject.Predmet.ProtuStrankaListFormatedWithAdressOIB_1">
      <item>M.S. MAKS-PROM društvo s ograničenom odgovornošću za trgovinu, uvoz-izvoz i usluge, OIB 17655304275, Konjščinska 54, 10000 Zagreb</item>
    </derivirana_varijabla>
  </DomainObject.Predmet.ProtuStrankaListFormatedWithAdressOIB>
  <DomainObject.Predmet.ProtuStrankaListNazivFormated>
    <izvorni_sadrzaj>
      <item>M.S. MAKS-PROM društvo s ograničenom odgovornošću za trgovinu, uvoz-izvoz i usluge</item>
    </izvorni_sadrzaj>
    <derivirana_varijabla naziv="DomainObject.Predmet.ProtuStrankaListNazivFormated_1">
      <item>M.S. MAKS-PROM društvo s ograničenom odgovornošću za trgovinu, uvoz-izvoz i usluge</item>
    </derivirana_varijabla>
  </DomainObject.Predmet.ProtuStrankaListNazivFormated>
  <DomainObject.Predmet.ProtuStrankaListNazivFormatedOIB>
    <izvorni_sadrzaj>
      <item>M.S. MAKS-PROM društvo s ograničenom odgovornošću za trgovinu, uvoz-izvoz i usluge, OIB 17655304275</item>
    </izvorni_sadrzaj>
    <derivirana_varijabla naziv="DomainObject.Predmet.ProtuStrankaListNazivFormatedOIB_1">
      <item>M.S. MAKS-PROM društvo s ograničenom odgovornošću za trgovinu, uvoz-izvoz i usluge, OIB 17655304275</item>
    </derivirana_varijabla>
  </DomainObject.Predmet.ProtuStrankaListNazivFormatedOIB>
  <DomainObject.Predmet.OstaliList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Formated_1">
      <item>Rasim Seferović</item>
      <item>Damir Mikić</item>
      <item>Irena Kelava</item>
      <item>VJEROVNICI</item>
      <item>HYPO ALPE ADRIA BANK d.d.</item>
    </derivirana_varijabla>
  </DomainObject.Predmet.OstaliListFormated>
  <DomainObject.Predmet.OstaliList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FormatedOIB>
  <DomainObject.Predmet.OstaliListFormatedWithAdress>
    <izvorni_sadrzaj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izvorni_sadrzaj>
    <derivirana_varijabla naziv="DomainObject.Predmet.OstaliListFormatedWithAdress_1">
      <item>Rasim Seferović, Kakanjska 2, 10000 Zagreb</item>
      <item>Damir Mikić, Trnjanska cesta 23, 10000 Zagreb</item>
      <item>Irena Kelava, Gredička 23, 10000 Zagreb</item>
      <item>VJEROVNICI</item>
      <item>HYPO ALPE ADRIA BANK d.d., Slavonska avenija  6, 10000 Zagreb</item>
    </derivirana_varijabla>
  </DomainObject.Predmet.OstaliListFormatedWithAdress>
  <DomainObject.Predmet.OstaliListFormatedWithAdressOIB>
    <izvorni_sadrzaj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izvorni_sadrzaj>
    <derivirana_varijabla naziv="DomainObject.Predmet.OstaliListFormatedWithAdressOIB_1">
      <item>Rasim Seferović, Kakanjska 2, 10000 Zagreb</item>
      <item>Damir Mikić, OIB 41347934153, Trnjanska cesta 23, 10000 Zagreb</item>
      <item>Irena Kelava, OIB 65378158056, Gredička 23, 10000 Zagreb</item>
      <item>VJEROVNICI</item>
      <item>HYPO ALPE ADRIA BANK d.d., OIB 14036333877, Slavonska avenija  6, 10000 Zagreb</item>
    </derivirana_varijabla>
  </DomainObject.Predmet.OstaliListFormatedWithAdressOIB>
  <DomainObject.Predmet.OstaliListNazivFormated>
    <izvorni_sadrzaj>
      <item>Rasim Seferović</item>
      <item>Damir Mikić</item>
      <item>Irena Kelava</item>
      <item>VJEROVNICI</item>
      <item>HYPO ALPE ADRIA BANK d.d.</item>
    </izvorni_sadrzaj>
    <derivirana_varijabla naziv="DomainObject.Predmet.OstaliListNazivFormated_1">
      <item>Rasim Seferović</item>
      <item>Damir Mikić</item>
      <item>Irena Kelava</item>
      <item>VJEROVNICI</item>
      <item>HYPO ALPE ADRIA BANK d.d.</item>
    </derivirana_varijabla>
  </DomainObject.Predmet.OstaliListNazivFormated>
  <DomainObject.Predmet.OstaliListNazivFormatedOIB>
    <izvorni_sadrzaj>
      <item>Rasim Seferović</item>
      <item>Damir Mikić, OIB 41347934153</item>
      <item>Irena Kelava, OIB 65378158056</item>
      <item>VJEROVNICI</item>
      <item>HYPO ALPE ADRIA BANK d.d., OIB 14036333877</item>
    </izvorni_sadrzaj>
    <derivirana_varijabla naziv="DomainObject.Predmet.OstaliListNazivFormatedOIB_1">
      <item>Rasim Seferović</item>
      <item>Damir Mikić, OIB 41347934153</item>
      <item>Irena Kelava, OIB 65378158056</item>
      <item>VJEROVNICI</item>
      <item>HYPO ALPE ADRIA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M.S. MAKS-PROM društvo s ograničenom odgovornošću za trgovinu, uvoz-izvoz i usluge</izvorni_sadrzaj>
    <derivirana_varijabla naziv="DomainObject.Predmet.ProtustrankaIDrugi_1">M.S. MAKS-PROM društvo s ograničenom odgovornošću za trgovinu, uvoz-izvoz i usluge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M.S. MAKS-PROM društvo s ograničenom odgovornošću za trgovinu, uvoz-izvoz i usluge, OIB 17655304275, Konjščinska 54, 10000 Zagreb</izvorni_sadrzaj>
    <derivirana_varijabla naziv="DomainObject.Predmet.ProtustrankaIDrugiAdressOIB_1">M.S. MAKS-PROM društvo s ograničenom odgovornošću za trgovinu, uvoz-izvoz i usluge, OIB 17655304275, Konjščinska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  <item>HYPO ALPE-ADRIA BANK d.d.</item>
    </izvorni_sadrzaj>
    <derivirana_varijabla naziv="DomainObject.Predmet.SudioniciListNaziv_1">
      <item>FINA ZAGREB</item>
      <item>M.S. MAKS-PROM društvo s ograničenom odgovornošću za trgovinu, uvoz-izvoz i usluge</item>
      <item>Rasim Seferović</item>
      <item>Damir Mikić</item>
      <item>Irena Kelava</item>
      <item>VJEROVNICI</item>
      <item>VODOOPSKRBA I ODVODNJA</item>
      <item>ZAGREBAČKI HOLDING D.O.O.</item>
      <item>HRT</item>
      <item>HYPO ALPE ADRIA BANK d.d.</item>
      <item>HYPO ALPE-ADRIA BANK d.d.</item>
    </derivirana_varijabla>
  </DomainObject.Predmet.SudioniciListNaziv>
  <DomainObject.Predmet.SudioniciListAdressOIB>
    <izvorni_sadrzaj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  <item>HYPO ALPE-ADRIA BANK d.d.</item>
    </izvorni_sadrzaj>
    <derivirana_varijabla naziv="DomainObject.Predmet.SudioniciListAdressOIB_1">
      <item>FINA ZAGREB, OIB 85821130368, ULICA GRADA VUKOVARA 70,10000 Zagreb</item>
      <item>M.S. MAKS-PROM društvo s ograničenom odgovornošću za trgovinu, uvoz-izvoz i usluge, OIB 17655304275, Konjščinska 54,10000 Zagreb</item>
      <item>Rasim Seferović, Kakanjska 2,10000 Zagreb</item>
      <item>Damir Mikić, OIB 41347934153, Trnjanska cesta 23,10000 Zagreb</item>
      <item>Irena Kelava, OIB 65378158056, Gredička 23,10000 Zagreb</item>
      <item>VJEROVNICI</item>
      <item>VODOOPSKRBA I ODVODNJA, OIB 83416546499</item>
      <item>ZAGREBAČKI HOLDING D.O.O., OIB 85584865987</item>
      <item>HRT, OIB 68419124305</item>
      <item>HYPO ALPE ADRIA BANK d.d., OIB 14036333877, Slavonska avenija  6,10000 Zagreb</item>
      <item>HYPO ALPE-ADRIA BANK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  <item>, OIB null</item>
    </izvorni_sadrzaj>
    <derivirana_varijabla naziv="DomainObject.Predmet.SudioniciListNazivOIB_1">
      <item>, OIB 85821130368</item>
      <item>, OIB 17655304275</item>
      <item>, OIB null</item>
      <item>, OIB 41347934153</item>
      <item>, OIB 65378158056</item>
      <item>, OIB null</item>
      <item>, OIB 83416546499</item>
      <item>, OIB 85584865987</item>
      <item>, OIB 68419124305</item>
      <item>, OIB 14036333877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466</properties:Words>
  <properties:Characters>2536</properties:Characters>
  <properties:Lines>78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2017-02-02T12:33:00Z</dcterms:created>
  <dc:creator>test</dc:creator>
  <cp:lastModifiedBy>Katica Franjić</cp:lastModifiedBy>
  <cp:lastPrinted>2017-05-22T09:15:00Z</cp:lastPrinted>
  <dcterms:modified xmlns:xsi="http://www.w3.org/2001/XMLSchema-instance" xsi:type="dcterms:W3CDTF">2017-05-22T09:15:00Z</dcterms:modified>
  <cp:revision>4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