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1b394" w14:paraId="f31b394" w:rsidRDefault="003144C1" w:rsidP="003144C1" w:rsidR="003144C1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44C1" w:rsidP="003144C1" w:rsidR="003144C1">
      <w:pPr>
        <w:spacing w:after="0"/>
      </w:pPr>
      <w:r>
        <w:t xml:space="preserve">         REPUBLIKA HRVATSKA</w:t>
      </w:r>
    </w:p>
    <w:p w:rsidRDefault="003144C1" w:rsidP="003144C1" w:rsidR="003144C1">
      <w:pPr>
        <w:spacing w:after="0"/>
      </w:pPr>
      <w:r>
        <w:t xml:space="preserve"> TRGOVAČKI SUD U VARAŽDINU</w:t>
      </w:r>
    </w:p>
    <w:p w:rsidRDefault="003144C1" w:rsidP="003144C1" w:rsidR="003144C1">
      <w:pPr>
        <w:spacing w:after="0"/>
        <w:ind w:firstLine="720"/>
      </w:pPr>
      <w:r>
        <w:t xml:space="preserve">         B. Radić 2</w:t>
      </w:r>
    </w:p>
    <w:p w:rsidRDefault="003144C1" w:rsidP="003144C1" w:rsidR="003144C1">
      <w:pPr>
        <w:spacing w:after="0"/>
        <w:jc w:val="center"/>
      </w:pPr>
    </w:p>
    <w:p w:rsidRDefault="003144C1" w:rsidP="003144C1" w:rsidR="003144C1">
      <w:pPr>
        <w:spacing w:after="0"/>
        <w:jc w:val="center"/>
      </w:pPr>
    </w:p>
    <w:p w:rsidRDefault="003144C1" w:rsidP="003144C1" w:rsidR="003144C1">
      <w:pPr>
        <w:spacing w:after="0"/>
        <w:jc w:val="both"/>
        <w:rPr>
          <w:lang w:val="en-US"/>
        </w:rPr>
      </w:pPr>
      <w:r>
        <w:tab/>
        <w:t xml:space="preserve">Trgovački sud u Varaždinu, po sucu toga suda, Radovanu </w:t>
      </w:r>
      <w:proofErr w:type="spellStart"/>
      <w:r>
        <w:t>Raduki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</w:t>
      </w:r>
      <w:r>
        <w:t xml:space="preserve"> TEHNOGRAD-PROMET d.o.o.</w:t>
      </w:r>
      <w:r>
        <w:t>, OIB:</w:t>
      </w:r>
      <w:r>
        <w:t xml:space="preserve"> 60636986705</w:t>
      </w:r>
      <w:r>
        <w:t>, sa sjedištem u</w:t>
      </w:r>
      <w:r>
        <w:t xml:space="preserve"> Blaža </w:t>
      </w:r>
      <w:proofErr w:type="spellStart"/>
      <w:r>
        <w:t>Mađera</w:t>
      </w:r>
      <w:proofErr w:type="spellEnd"/>
      <w:r>
        <w:t xml:space="preserve"> 186</w:t>
      </w:r>
      <w:r>
        <w:t xml:space="preserve">, </w:t>
      </w:r>
      <w:r>
        <w:t>48325 Novigrad Podravski, dana 6</w:t>
      </w:r>
      <w:r>
        <w:t xml:space="preserve">. </w:t>
      </w:r>
      <w:r>
        <w:t xml:space="preserve">studenog </w:t>
      </w:r>
      <w:r>
        <w:t>2015. godine, temeljem čl. 430. Stečajnog zakona ("Narodne novine" 71/15, u daljnjem tekstu SZ) objavljuje slijedeći</w:t>
      </w:r>
    </w:p>
    <w:p w:rsidRDefault="003144C1" w:rsidP="003144C1" w:rsidR="003144C1">
      <w:pPr>
        <w:spacing w:after="0"/>
        <w:jc w:val="both"/>
      </w:pPr>
    </w:p>
    <w:p w:rsidRDefault="003144C1" w:rsidP="003144C1" w:rsidR="003144C1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3144C1" w:rsidP="003144C1" w:rsidR="003144C1">
      <w:pPr>
        <w:spacing w:after="0"/>
        <w:jc w:val="both"/>
      </w:pPr>
    </w:p>
    <w:p w:rsidRDefault="003144C1" w:rsidP="003144C1" w:rsidR="003144C1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TEHNOGRAD-PROMET d.o.o., OIB: 60636986705, sa sjedištem u Blaža </w:t>
      </w:r>
      <w:proofErr w:type="spellStart"/>
      <w:r>
        <w:t>Mađera</w:t>
      </w:r>
      <w:proofErr w:type="spellEnd"/>
      <w:r>
        <w:t xml:space="preserve"> 186, 48325 Novigrad Podravski</w:t>
      </w:r>
      <w:r>
        <w:t>, iznosi 2.964.780,34</w:t>
      </w:r>
      <w:r>
        <w:t xml:space="preserve"> kn.</w:t>
      </w:r>
    </w:p>
    <w:p w:rsidRDefault="003144C1" w:rsidP="003144C1" w:rsidR="003144C1">
      <w:pPr>
        <w:spacing w:after="0"/>
        <w:jc w:val="both"/>
      </w:pPr>
    </w:p>
    <w:p w:rsidRDefault="003144C1" w:rsidP="003144C1" w:rsidR="003144C1">
      <w:pPr>
        <w:spacing w:after="0"/>
        <w:jc w:val="both"/>
      </w:pPr>
      <w:r>
        <w:tab/>
        <w:t>II/ Poziva se direktor</w:t>
      </w:r>
      <w:r>
        <w:t xml:space="preserve"> dužnika</w:t>
      </w:r>
      <w:r>
        <w:t xml:space="preserve"> Branko </w:t>
      </w:r>
      <w:proofErr w:type="spellStart"/>
      <w:r>
        <w:t>Šestak</w:t>
      </w:r>
      <w:proofErr w:type="spellEnd"/>
      <w:r>
        <w:t>, OIB:</w:t>
      </w:r>
      <w:r>
        <w:t xml:space="preserve"> 21322164516</w:t>
      </w:r>
      <w:r>
        <w:t xml:space="preserve">, </w:t>
      </w:r>
      <w:r>
        <w:t>Koprivnica</w:t>
      </w:r>
      <w:r>
        <w:t xml:space="preserve">, </w:t>
      </w:r>
      <w:r>
        <w:t>Trg kralja Zvonimira 20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144C1" w:rsidP="003144C1" w:rsidR="003144C1">
      <w:pPr>
        <w:spacing w:after="0"/>
        <w:jc w:val="both"/>
      </w:pPr>
    </w:p>
    <w:p w:rsidRDefault="003144C1" w:rsidP="003144C1" w:rsidR="003144C1">
      <w:pPr>
        <w:spacing w:after="0"/>
        <w:jc w:val="both"/>
      </w:pPr>
      <w:r>
        <w:tab/>
        <w:t xml:space="preserve">III/ Upozorava se </w:t>
      </w:r>
      <w:r>
        <w:t xml:space="preserve">direktor </w:t>
      </w:r>
      <w:r>
        <w:t xml:space="preserve"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3144C1" w:rsidP="003144C1" w:rsidR="003144C1">
      <w:pPr>
        <w:spacing w:after="0"/>
        <w:jc w:val="both"/>
      </w:pPr>
    </w:p>
    <w:p w:rsidRDefault="003144C1" w:rsidP="003144C1" w:rsidR="003144C1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144C1" w:rsidP="003144C1" w:rsidR="003144C1">
      <w:pPr>
        <w:spacing w:after="0"/>
        <w:ind w:firstLine="720"/>
        <w:jc w:val="both"/>
      </w:pPr>
    </w:p>
    <w:p w:rsidRDefault="003144C1" w:rsidP="003144C1" w:rsidR="003144C1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3144C1" w:rsidP="003144C1" w:rsidR="003144C1">
      <w:pPr>
        <w:spacing w:after="0"/>
        <w:outlineLvl w:val="0"/>
      </w:pPr>
    </w:p>
    <w:p w:rsidRDefault="003144C1" w:rsidP="003144C1" w:rsidR="003144C1">
      <w:pPr>
        <w:spacing w:after="0"/>
        <w:jc w:val="center"/>
        <w:outlineLvl w:val="0"/>
      </w:pPr>
    </w:p>
    <w:p w:rsidRDefault="003144C1" w:rsidP="003144C1" w:rsidR="003144C1">
      <w:pPr>
        <w:spacing w:after="0"/>
        <w:jc w:val="center"/>
        <w:outlineLvl w:val="0"/>
      </w:pPr>
    </w:p>
    <w:p w:rsidRDefault="003144C1" w:rsidP="003144C1" w:rsidR="003144C1">
      <w:pPr>
        <w:spacing w:after="0"/>
        <w:jc w:val="center"/>
        <w:outlineLvl w:val="0"/>
      </w:pPr>
      <w:r>
        <w:lastRenderedPageBreak/>
        <w:t>Obrazloženje</w:t>
      </w:r>
    </w:p>
    <w:p w:rsidRDefault="003144C1" w:rsidP="003144C1" w:rsidR="003144C1">
      <w:pPr>
        <w:spacing w:after="0"/>
        <w:outlineLvl w:val="0"/>
      </w:pPr>
    </w:p>
    <w:p w:rsidRDefault="003144C1" w:rsidP="003144C1" w:rsidR="003144C1">
      <w:pPr>
        <w:spacing w:after="0"/>
        <w:jc w:val="both"/>
        <w:outlineLvl w:val="0"/>
      </w:pPr>
      <w:r>
        <w:tab/>
        <w:t>Dana 30. listopada</w:t>
      </w:r>
      <w:r>
        <w:t xml:space="preserve"> 2015.</w:t>
      </w:r>
      <w:r>
        <w:t xml:space="preserve"> godine, </w:t>
      </w:r>
      <w:r>
        <w:t>predlagatelj Financijska agencija, Regionalni centar Zagreb Podružnic</w:t>
      </w:r>
      <w:r>
        <w:t>a Varaždin, podnio je prijedlog</w:t>
      </w:r>
      <w:bookmarkStart w:name="_GoBack" w:id="0"/>
      <w:bookmarkEnd w:id="0"/>
      <w:r>
        <w:t xml:space="preserve"> za otvaranje stečajnog postupka nad dužnikom TEHNOGRAD-PROMET d.o.o., OIB: 60636986705, sa sjedištem u Blaža </w:t>
      </w:r>
      <w:proofErr w:type="spellStart"/>
      <w:r>
        <w:t>Mađera</w:t>
      </w:r>
      <w:proofErr w:type="spellEnd"/>
      <w:r>
        <w:t xml:space="preserve"> 186, 48325 Novigrad Podravski</w:t>
      </w:r>
      <w:r>
        <w:t>, navodeći da dužnik na dan 1</w:t>
      </w:r>
      <w:r>
        <w:t>. rujna 2015. u Očevidniku redoslijeda osnova za plaćanje ima evidentirane neizvršene osnove za plaćanj</w:t>
      </w:r>
      <w:r>
        <w:t>e u ukupnom iznosu od 2.964.780,34</w:t>
      </w:r>
      <w:r>
        <w:t xml:space="preserve"> kn te da dužnik nema zaposlenih.</w:t>
      </w:r>
    </w:p>
    <w:p w:rsidRDefault="003144C1" w:rsidP="003144C1" w:rsidR="003144C1">
      <w:pPr>
        <w:spacing w:after="0"/>
        <w:jc w:val="both"/>
        <w:outlineLvl w:val="0"/>
      </w:pPr>
    </w:p>
    <w:p w:rsidRDefault="003144C1" w:rsidP="003144C1" w:rsidR="003144C1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3144C1" w:rsidP="003144C1" w:rsidR="003144C1">
      <w:pPr>
        <w:spacing w:after="0"/>
        <w:jc w:val="both"/>
        <w:outlineLvl w:val="0"/>
      </w:pPr>
    </w:p>
    <w:p w:rsidRDefault="003144C1" w:rsidP="003144C1" w:rsidR="003144C1">
      <w:pPr>
        <w:spacing w:after="0"/>
        <w:jc w:val="center"/>
        <w:outlineLvl w:val="0"/>
      </w:pPr>
    </w:p>
    <w:p w:rsidRDefault="003144C1" w:rsidP="003144C1" w:rsidR="003144C1">
      <w:pPr>
        <w:spacing w:after="0"/>
        <w:jc w:val="center"/>
        <w:outlineLvl w:val="0"/>
      </w:pPr>
      <w:r>
        <w:t>U Varaždinu, 6</w:t>
      </w:r>
      <w:r>
        <w:t xml:space="preserve">. </w:t>
      </w:r>
      <w:r>
        <w:t xml:space="preserve">studenog </w:t>
      </w:r>
      <w:r>
        <w:t>2015. godine</w:t>
      </w:r>
      <w:r>
        <w:t>.</w:t>
      </w:r>
    </w:p>
    <w:p w:rsidRDefault="003144C1" w:rsidP="003144C1" w:rsidR="003144C1">
      <w:pPr>
        <w:spacing w:after="0"/>
        <w:jc w:val="center"/>
        <w:outlineLvl w:val="0"/>
      </w:pPr>
    </w:p>
    <w:p w:rsidRDefault="003144C1" w:rsidP="003144C1" w:rsidR="003144C1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144C1" w:rsidP="003144C1" w:rsidR="003144C1">
      <w:pPr>
        <w:spacing w:after="0"/>
        <w:jc w:val="center"/>
        <w:outlineLvl w:val="0"/>
      </w:pPr>
    </w:p>
    <w:p w:rsidRDefault="003144C1" w:rsidP="003144C1" w:rsidR="003144C1">
      <w:pPr>
        <w:spacing w:after="0"/>
        <w:ind w:firstLine="720" w:left="3600"/>
        <w:jc w:val="center"/>
        <w:outlineLvl w:val="0"/>
      </w:pPr>
      <w:r>
        <w:t>STEČAJNI SUDAC:</w:t>
      </w:r>
    </w:p>
    <w:p w:rsidRDefault="003144C1" w:rsidP="003144C1" w:rsidR="003144C1">
      <w:pPr>
        <w:spacing w:after="0"/>
        <w:ind w:firstLine="720" w:left="3600"/>
        <w:jc w:val="center"/>
        <w:outlineLvl w:val="0"/>
      </w:pPr>
      <w:r>
        <w:t xml:space="preserve">  Radovan </w:t>
      </w:r>
      <w:proofErr w:type="spellStart"/>
      <w:r>
        <w:t>Raduka</w:t>
      </w:r>
      <w:proofErr w:type="spellEnd"/>
    </w:p>
    <w:p w:rsidRDefault="003144C1" w:rsidP="003144C1" w:rsidR="003144C1">
      <w:pPr>
        <w:spacing w:after="0"/>
        <w:ind w:firstLine="720" w:left="3600"/>
        <w:jc w:val="center"/>
        <w:outlineLvl w:val="0"/>
      </w:pPr>
    </w:p>
    <w:p w:rsidRDefault="003144C1" w:rsidP="003144C1" w:rsidR="003144C1">
      <w:pPr>
        <w:spacing w:after="0"/>
        <w:outlineLvl w:val="0"/>
      </w:pPr>
    </w:p>
    <w:p w:rsidRDefault="003144C1" w:rsidP="003144C1" w:rsidR="003144C1">
      <w:pPr>
        <w:spacing w:after="0"/>
        <w:outlineLvl w:val="0"/>
      </w:pPr>
    </w:p>
    <w:p w:rsidRDefault="003144C1" w:rsidP="003144C1" w:rsidR="003144C1">
      <w:pPr>
        <w:spacing w:after="0"/>
        <w:outlineLvl w:val="0"/>
      </w:pPr>
    </w:p>
    <w:p w:rsidRDefault="003144C1" w:rsidP="003144C1" w:rsidR="003144C1">
      <w:pPr>
        <w:spacing w:after="0"/>
        <w:outlineLvl w:val="0"/>
      </w:pPr>
    </w:p>
    <w:p w:rsidRDefault="003144C1" w:rsidP="003144C1" w:rsidR="003144C1">
      <w:pPr>
        <w:spacing w:after="0"/>
        <w:outlineLvl w:val="0"/>
      </w:pPr>
      <w:r>
        <w:t>DNA:</w:t>
      </w:r>
    </w:p>
    <w:p w:rsidRDefault="003144C1" w:rsidP="003144C1" w:rsidR="003144C1">
      <w:pPr>
        <w:spacing w:after="0"/>
        <w:outlineLvl w:val="0"/>
      </w:pPr>
      <w:r>
        <w:t>- e-Oglasna ploča suda</w:t>
      </w:r>
    </w:p>
    <w:p w:rsidRDefault="00AE649C" w:rsidP="003144C1" w:rsidR="00AE649C" w:rsidRPr="00B76F3C">
      <w:pPr>
        <w:pStyle w:val="Naslov3"/>
        <w:numPr>
          <w:ilvl w:val="0"/>
          <w:numId w:val="0"/>
        </w:numPr>
      </w:pPr>
    </w:p>
    <w:p w:rsidRDefault="002525D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144C1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25D1" w:rsidP="00537B78" w:rsidR="002525D1">
      <w:r>
        <w:separator/>
      </w:r>
    </w:p>
  </w:endnote>
  <w:endnote w:id="0" w:type="continuationSeparator">
    <w:p w:rsidRDefault="002525D1" w:rsidP="00537B78" w:rsidR="00252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25D1" w:rsidP="00537B78" w:rsidR="002525D1">
      <w:r>
        <w:separator/>
      </w:r>
    </w:p>
  </w:footnote>
  <w:footnote w:id="0" w:type="continuationSeparator">
    <w:p w:rsidRDefault="002525D1" w:rsidP="00537B78" w:rsidR="002525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44C1" w:rsidP="003144C1" w:rsidR="008333A9">
    <w:pPr>
      <w:pStyle w:val="Zaglavlje"/>
      <w:tabs>
        <w:tab w:pos="4536" w:val="center"/>
      </w:tabs>
      <w:jc w:val="left"/>
    </w:pPr>
    <w:r>
      <w:tab/>
    </w:r>
    <w:sdt>
      <w:sdtPr>
        <w:id w:val="43025483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  <w:r>
      <w:tab/>
      <w:t>Poslovni broj: 1 St-652/15-4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44C1" w:rsidR="003144C1">
    <w:pPr>
      <w:pStyle w:val="Zaglavlje"/>
    </w:pPr>
    <w:r>
      <w:t>Poslovni broj: 1 St-652/15-4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25D1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4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025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St-652/2015-4</izvorni_sadrzaj>
    <derivirana_varijabla naziv="DomainObject.Oznaka_1">St-652/2015-4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St-652/2015</izvorni_sadrzaj>
    <derivirana_varijabla naziv="DomainObject.Predmet.OznakaBroj_1">St-652/2015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TEHNOGRAD-PROMET, društvo s ograničenom odgovornošću za građevinarstvo, proizvodnju, trgovinu i usluge</izvorni_sadrzaj>
    <derivirana_varijabla naziv="DomainObject.Predmet.ProtustrankaFormated_1">  TEHNOGRAD-PROMET, društvo s ograničenom odgovornošću za građevinarstvo, proizvodnju, trgovinu i usluge</derivirana_varijabla>
  </DomainObject.Predmet.ProtustrankaFormated>
  <DomainObject.Predmet.ProtustrankaFormatedOIB>
    <izvorni_sadrzaj>  TEHNOGRAD-PROMET, društvo s ograničenom odgovornošću za građevinarstvo, proizvodnju, trgovinu i usluge, OIB 60636986705</izvorni_sadrzaj>
    <derivirana_varijabla naziv="DomainObject.Predmet.ProtustrankaFormatedOIB_1">  TEHNOGRAD-PROMET, društvo s ograničenom odgovornošću za građevinarstvo, proizvodnju, trgovinu i usluge, OIB 60636986705</derivirana_varijabla>
  </DomainObject.Predmet.ProtustrankaFormatedOIB>
  <DomainObject.Predmet.ProtustrankaFormatedWithAdress>
    <izvorni_sadrzaj> TEHNOGRAD-PROMET, društvo s ograničenom odgovornošću za građevinarstvo, proizvodnju, trgovinu i usluge, Blaža Mađera 186, 48350 Novigrad Podravski</izvorni_sadrzaj>
    <derivirana_varijabla naziv="DomainObject.Predmet.ProtustrankaFormatedWithAdress_1"> TEHNOGRAD-PROMET, društvo s ograničenom odgovornošću za građevinarstvo, proizvodnju, trgovinu i usluge, Blaža Mađera 186, 48350 Novigrad Podravski</derivirana_varijabla>
  </DomainObject.Predmet.ProtustrankaFormatedWithAdress>
  <DomainObject.Predmet.ProtustrankaFormatedWithAdressOIB>
    <izvorni_sadrzaj> TEHNOGRAD-PROMET, društvo s ograničenom odgovornošću za građevinarstvo, proizvodnju, trgovinu i usluge, OIB 60636986705, Blaža Mađera 186, 48350 Novigrad Podravski</izvorni_sadrzaj>
    <derivirana_varijabla naziv="DomainObject.Predmet.ProtustrankaFormatedWithAdressOIB_1"> TEHNOGRAD-PROMET, društvo s ograničenom odgovornošću za građevinarstvo, proizvodnju, trgovinu i usluge, OIB 60636986705, Blaža Mađera 186, 48350 Novigrad Podravski</derivirana_varijabla>
  </DomainObject.Predmet.ProtustrankaFormatedWithAdressOIB>
  <DomainObject.Predmet.ProtustrankaWithAdress>
    <izvorni_sadrzaj>TEHNOGRAD-PROMET, društvo s ograničenom odgovornošću za građevinarstvo, proizvodnju, trgovinu i usluge Blaža Mađera 186, 48350 Novigrad Podravski</izvorni_sadrzaj>
    <derivirana_varijabla naziv="DomainObject.Predmet.ProtustrankaWithAdress_1">TEHNOGRAD-PROMET, društvo s ograničenom odgovornošću za građevinarstvo, proizvodnju, trgovinu i usluge Blaža Mađera 186, 48350 Novigrad Podravski</derivirana_varijabla>
  </DomainObject.Predmet.ProtustrankaWithAdress>
  <DomainObject.Predmet.ProtustrankaWithAdressOIB>
    <izvorni_sadrzaj>TEHNOGRAD-PROMET, društvo s ograničenom odgovornošću za građevinarstvo, proizvodnju, trgovinu i usluge, OIB 60636986705, Blaža Mađera 186, 48350 Novigrad Podravski</izvorni_sadrzaj>
    <derivirana_varijabla naziv="DomainObject.Predmet.ProtustrankaWithAdressOIB_1">TEHNOGRAD-PROMET, društvo s ograničenom odgovornošću za građevinarstvo, proizvodnju, trgovinu i usluge, OIB 60636986705, Blaža Mađera 186, 48350 Novigrad Podravski</derivirana_varijabla>
  </DomainObject.Predmet.ProtustrankaWithAdressOIB>
  <DomainObject.Predmet.ProtustrankaNazivFormated>
    <izvorni_sadrzaj>TEHNOGRAD-PROMET, društvo s ograničenom odgovornošću za građevinarstvo, proizvodnju, trgovinu i usluge</izvorni_sadrzaj>
    <derivirana_varijabla naziv="DomainObject.Predmet.ProtustrankaNazivFormated_1">TEHNOGRAD-PROMET, društvo s ograničenom odgovornošću za građevinarstvo, proizvodnju, trgovinu i usluge</derivirana_varijabla>
  </DomainObject.Predmet.ProtustrankaNazivFormated>
  <DomainObject.Predmet.ProtustrankaNazivFormatedOIB>
    <izvorni_sadrzaj>TEHNOGRAD-PROMET, društvo s ograničenom odgovornošću za građevinarstvo, proizvodnju, trgovinu i usluge, OIB 60636986705</izvorni_sadrzaj>
    <derivirana_varijabla naziv="DomainObject.Predmet.ProtustrankaNazivFormatedOIB_1">TEHNOGRAD-PROMET, društvo s ograničenom odgovornošću za građevinarstvo, proizvodnju, trgovinu i usluge, OIB 60636986705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2964780.34</izvorni_sadrzaj>
    <derivirana_varijabla naziv="DomainObject.Predmet.TrenutnaVrijednost_1">2964780.34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TEHNOGRAD-PROMET, društvo s ograničenom odgovornošću za građevinarstvo, proizvodnju, trgovinu i usluge</item>
    </izvorni_sadrzaj>
    <derivirana_varijabla naziv="DomainObject.Predmet.ProtuStrankaListFormated_1">
      <item>TEHNOGRAD-PROMET, društvo s ograničenom odgovornošću za građevinarstvo, proizvodnju, trgovinu i usluge</item>
    </derivirana_varijabla>
  </DomainObject.Predmet.ProtuStrankaListFormated>
  <DomainObject.Predmet.ProtuStrankaListFormatedOIB>
    <izvorni_sadrzaj>
      <item>TEHNOGRAD-PROMET, društvo s ograničenom odgovornošću za građevinarstvo, proizvodnju, trgovinu i usluge, OIB 60636986705</item>
    </izvorni_sadrzaj>
    <derivirana_varijabla naziv="DomainObject.Predmet.ProtuStrankaListFormatedOIB_1">
      <item>TEHNOGRAD-PROMET, društvo s ograničenom odgovornošću za građevinarstvo, proizvodnju, trgovinu i usluge, OIB 60636986705</item>
    </derivirana_varijabla>
  </DomainObject.Predmet.ProtuStrankaListFormatedOIB>
  <DomainObject.Predmet.ProtuStrankaListFormatedWithAdress>
    <izvorni_sadrzaj>
      <item>TEHNOGRAD-PROMET, društvo s ograničenom odgovornošću za građevinarstvo, proizvodnju, trgovinu i usluge, Blaža Mađera 186, 48350 Novigrad Podravski</item>
    </izvorni_sadrzaj>
    <derivirana_varijabla naziv="DomainObject.Predmet.ProtuStrankaListFormatedWithAdress_1">
      <item>TEHNOGRAD-PROMET, društvo s ograničenom odgovornošću za građevinarstvo, proizvodnju, trgovinu i usluge, Blaža Mađera 186, 48350 Novigrad Podravski</item>
    </derivirana_varijabla>
  </DomainObject.Predmet.ProtuStrankaListFormatedWithAdress>
  <DomainObject.Predmet.ProtuStrankaListFormatedWithAdressOIB>
    <izvorni_sadrzaj>
      <item>TEHNOGRAD-PROMET, društvo s ograničenom odgovornošću za građevinarstvo, proizvodnju, trgovinu i usluge, OIB 60636986705, Blaža Mađera 186, 48350 Novigrad Podravski</item>
    </izvorni_sadrzaj>
    <derivirana_varijabla naziv="DomainObject.Predmet.ProtuStrankaListFormatedWithAdressOIB_1">
      <item>TEHNOGRAD-PROMET, društvo s ograničenom odgovornošću za građevinarstvo, proizvodnju, trgovinu i usluge, OIB 60636986705, Blaža Mađera 186, 48350 Novigrad Podravski</item>
    </derivirana_varijabla>
  </DomainObject.Predmet.ProtuStrankaListFormatedWithAdressOIB>
  <DomainObject.Predmet.ProtuStrankaListNazivFormated>
    <izvorni_sadrzaj>
      <item>TEHNOGRAD-PROMET, društvo s ograničenom odgovornošću za građevinarstvo, proizvodnju, trgovinu i usluge</item>
    </izvorni_sadrzaj>
    <derivirana_varijabla naziv="DomainObject.Predmet.ProtuStrankaListNazivFormated_1">
      <item>TEHNOGRAD-PROMET, društvo s ograničenom odgovornošću za građevinarstvo, proizvodnju, trgovinu i usluge</item>
    </derivirana_varijabla>
  </DomainObject.Predmet.ProtuStrankaListNazivFormated>
  <DomainObject.Predmet.ProtuStrankaListNazivFormatedOIB>
    <izvorni_sadrzaj>
      <item>TEHNOGRAD-PROMET, društvo s ograničenom odgovornošću za građevinarstvo, proizvodnju, trgovinu i usluge, OIB 60636986705</item>
    </izvorni_sadrzaj>
    <derivirana_varijabla naziv="DomainObject.Predmet.ProtuStrankaListNazivFormatedOIB_1">
      <item>TEHNOGRAD-PROMET, društvo s ograničenom odgovornošću za građevinarstvo, proizvodnju, trgovinu i usluge, OIB 60636986705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St-652/2015-4</izvorni_sadrzaj>
    <derivirana_varijabla naziv="DomainObject.PoslovniBrojDokumenta_1">St-652/2015-4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TEHNOGRAD-PROMET, društvo s ograničenom odgovornošću za građevinarstvo, proizvodnju, trgovinu i usluge</izvorni_sadrzaj>
    <derivirana_varijabla naziv="DomainObject.Predmet.ProtustrankaIDrugi_1">TEHNOGRAD-PROMET, društvo s ograničenom odgovornošću za građevinarstvo,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TEHNOGRAD-PROMET, društvo s ograničenom odgovornošću za građevinarstvo, proizvodnju, trgovinu i usluge, OIB 60636986705, Blaža Mađera 186, 48350 Novigrad Podravski</izvorni_sadrzaj>
    <derivirana_varijabla naziv="DomainObject.Predmet.ProtustrankaIDrugiAdressOIB_1">TEHNOGRAD-PROMET, društvo s ograničenom odgovornošću za građevinarstvo, proizvodnju, trgovinu i usluge, OIB 60636986705, Blaža Mađera 186, 48350 Novigrad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TEHNOGRAD-PROMET, društvo s ograničenom odgovornošću za građevinarstvo, proizvodnju, trgovinu i usluge</item>
      <item>e-Oglasna</item>
      <item>Sudski registar</item>
    </izvorni_sadrzaj>
    <derivirana_varijabla naziv="DomainObject.Predmet.SudioniciListNaziv_1">
      <item>Financijska agencija</item>
      <item>TEHNOGRAD-PROMET, društvo s ograničenom odgovornošću za građevinarstvo, proizvodnju, trgovinu i usluge</item>
      <item>e-Oglasna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TEHNOGRAD-PROMET, društvo s ograničenom odgovornošću za građevinarstvo, proizvodnju, trgovinu i usluge, OIB 60636986705, Blaža Mađera 186,48350 Novigrad Podravski</item>
      <item>e-Oglasna</item>
      <item>Sudski registar</item>
    </izvorni_sadrzaj>
    <derivirana_varijabla naziv="DomainObject.Predmet.SudioniciListAdressOIB_1">
      <item>Financijska agencija, OIB 85821130368, A. Cesarca 2,42000 Varaždin</item>
      <item>TEHNOGRAD-PROMET, društvo s ograničenom odgovornošću za građevinarstvo, proizvodnju, trgovinu i usluge, OIB 60636986705, Blaža Mađera 186,48350 Novigrad Podravski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455C96-A45C-4C80-A951-FE01B0E48C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2564</properties:Characters>
  <properties:Lines>75</properties:Lines>
  <properties:Paragraphs>18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dcterms:modified xmlns:xsi="http://www.w3.org/2001/XMLSchema-instance" xsi:type="dcterms:W3CDTF">2015-11-06T13:26:00Z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St-652/2015-4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