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3df6" w14:paraId="bcb3df6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720F8E">
        <w:rPr>
          <w:sz w:val="24"/>
          <w:szCs w:val="24"/>
        </w:rPr>
        <w:t>4407</w:t>
      </w:r>
      <w:r w:rsidR="00761452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720F8E" w:rsidRPr="00720F8E">
        <w:rPr>
          <w:sz w:val="24"/>
          <w:szCs w:val="24"/>
        </w:rPr>
        <w:t>DATENTECHNIK društvo s ograničenom odgovornošću za projektiranje i izgradnju komunikacijskih sistema u stečaju, Zagreb (Grad Zagreb), J. Dalmatinca 7, OIB 73620344894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ED6D07">
        <w:rPr>
          <w:sz w:val="24"/>
          <w:szCs w:val="24"/>
        </w:rPr>
        <w:t>a 28</w:t>
      </w:r>
      <w:r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D6D07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127496"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6492E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0226DF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0226DF" w:rsidP="00692346" w:rsidR="000226DF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0226DF" w:rsidP="00C662EE" w:rsidR="000226DF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26DF"/>
    <w:rsid w:val="00025ADB"/>
    <w:rsid w:val="00054C60"/>
    <w:rsid w:val="000C06B4"/>
    <w:rsid w:val="000E2EDC"/>
    <w:rsid w:val="000E6651"/>
    <w:rsid w:val="00127496"/>
    <w:rsid w:val="001E6981"/>
    <w:rsid w:val="00291088"/>
    <w:rsid w:val="00296494"/>
    <w:rsid w:val="002B4A0D"/>
    <w:rsid w:val="00326E17"/>
    <w:rsid w:val="00345D91"/>
    <w:rsid w:val="0037645D"/>
    <w:rsid w:val="003D117E"/>
    <w:rsid w:val="003F37CC"/>
    <w:rsid w:val="004532A0"/>
    <w:rsid w:val="00583114"/>
    <w:rsid w:val="006234B5"/>
    <w:rsid w:val="006A10A3"/>
    <w:rsid w:val="006B553C"/>
    <w:rsid w:val="00720F8E"/>
    <w:rsid w:val="0073274C"/>
    <w:rsid w:val="00744441"/>
    <w:rsid w:val="00761452"/>
    <w:rsid w:val="00841847"/>
    <w:rsid w:val="008B7C3D"/>
    <w:rsid w:val="008E244E"/>
    <w:rsid w:val="009B3DA4"/>
    <w:rsid w:val="009B44FB"/>
    <w:rsid w:val="00B455DF"/>
    <w:rsid w:val="00BB58F4"/>
    <w:rsid w:val="00BF0BD6"/>
    <w:rsid w:val="00BF5A53"/>
    <w:rsid w:val="00C26A67"/>
    <w:rsid w:val="00C26D03"/>
    <w:rsid w:val="00C62141"/>
    <w:rsid w:val="00C63519"/>
    <w:rsid w:val="00C6492E"/>
    <w:rsid w:val="00C83B17"/>
    <w:rsid w:val="00C865AE"/>
    <w:rsid w:val="00CE3817"/>
    <w:rsid w:val="00D15646"/>
    <w:rsid w:val="00DC5DB1"/>
    <w:rsid w:val="00DD36B1"/>
    <w:rsid w:val="00E505BE"/>
    <w:rsid w:val="00E52B84"/>
    <w:rsid w:val="00ED6D07"/>
    <w:rsid w:val="00FC2F6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6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6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6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6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6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6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6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6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4407</izvorni_sadrzaj>
    <derivirana_varijabla naziv="DomainObject.Predmet.Broj_1">4407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St-4407/2016</izvorni_sadrzaj>
    <derivirana_varijabla naziv="DomainObject.Predmet.OznakaBroj_1">St-4407/2016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DATENTECHNIK d.o.o. zastupanog po punomoćniku RAJKA JAGMAREVIĆ</izvorni_sadrzaj>
    <derivirana_varijabla naziv="DomainObject.Predmet.ProtustrankaFormated_1">  DATENTECHNIK d.o.o. zastupanog po punomoćniku RAJKA JAGMAREVIĆ</derivirana_varijabla>
  </DomainObject.Predmet.ProtustrankaFormated>
  <DomainObject.Predmet.ProtustrankaFormatedOIB>
    <izvorni_sadrzaj>  DATENTECHNIK d.o.o., OIB 73620344894 zastupanog po punomoćniku RAJKA JAGMAREVIĆ</izvorni_sadrzaj>
    <derivirana_varijabla naziv="DomainObject.Predmet.ProtustrankaFormatedOIB_1">  DATENTECHNIK d.o.o., OIB 73620344894 zastupanog po punomoćniku RAJKA JAGMAREVIĆ</derivirana_varijabla>
  </DomainObject.Predmet.ProtustrankaFormatedOIB>
  <DomainObject.Predmet.ProtustrankaFormatedWithAdress>
    <izvorni_sadrzaj> DATENTECHNIK d.o.o., J. Dalmatinca 7, 10000 Zagreb zastupanog po punomoćniku RAJKA JAGMAREVIĆ</izvorni_sadrzaj>
    <derivirana_varijabla naziv="DomainObject.Predmet.ProtustrankaFormatedWithAdress_1"> DATENTECHNIK d.o.o., J. Dalmatinca 7, 10000 Zagreb zastupanog po punomoćniku RAJKA JAGMAREVIĆ</derivirana_varijabla>
  </DomainObject.Predmet.ProtustrankaFormatedWithAdress>
  <DomainObject.Predmet.ProtustrankaFormatedWithAdressOIB>
    <izvorni_sadrzaj> DATENTECHNIK d.o.o., OIB 73620344894, J. Dalmatinca 7, 10000 Zagreb zastupanog po punomoćniku RAJKA JAGMAREVIĆ</izvorni_sadrzaj>
    <derivirana_varijabla naziv="DomainObject.Predmet.ProtustrankaFormatedWithAdressOIB_1"> DATENTECHNIK d.o.o., OIB 73620344894, J. Dalmatinca 7, 10000 Zagreb zastupanog po punomoćniku RAJKA JAGMAREVIĆ</derivirana_varijabla>
  </DomainObject.Predmet.ProtustrankaFormatedWithAdressOIB>
  <DomainObject.Predmet.ProtustrankaWithAdress>
    <izvorni_sadrzaj>DATENTECHNIK d.o.o. J. Dalmatinca 7, 10000 Zagreb</izvorni_sadrzaj>
    <derivirana_varijabla naziv="DomainObject.Predmet.ProtustrankaWithAdress_1">DATENTECHNIK d.o.o. J. Dalmatinca 7, 10000 Zagreb</derivirana_varijabla>
  </DomainObject.Predmet.ProtustrankaWithAdress>
  <DomainObject.Predmet.ProtustrankaWithAdressOIB>
    <izvorni_sadrzaj>DATENTECHNIK d.o.o., OIB 73620344894, J. Dalmatinca 7, 10000 Zagreb</izvorni_sadrzaj>
    <derivirana_varijabla naziv="DomainObject.Predmet.ProtustrankaWithAdressOIB_1">DATENTECHNIK d.o.o., OIB 73620344894, J. Dalmatinca 7, 10000 Zagreb</derivirana_varijabla>
  </DomainObject.Predmet.ProtustrankaWithAdressOIB>
  <DomainObject.Predmet.ProtustrankaNazivFormated>
    <izvorni_sadrzaj>DATENTECHNIK d.o.o.</izvorni_sadrzaj>
    <derivirana_varijabla naziv="DomainObject.Predmet.ProtustrankaNazivFormated_1">DATENTECHNIK d.o.o.</derivirana_varijabla>
  </DomainObject.Predmet.ProtustrankaNazivFormated>
  <DomainObject.Predmet.ProtustrankaNazivFormatedOIB>
    <izvorni_sadrzaj>DATENTECHNIK d.o.o., OIB 73620344894</izvorni_sadrzaj>
    <derivirana_varijabla naziv="DomainObject.Predmet.ProtustrankaNazivFormatedOIB_1">DATENTECHNIK d.o.o., OIB 73620344894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DATENTECHNIK d.o.o. zastupanog po punomoćniku RAJKA JAGMAREVIĆ</item>
    </izvorni_sadrzaj>
    <derivirana_varijabla naziv="DomainObject.Predmet.ProtuStrankaListFormated_1">
      <item>DATENTECHNIK d.o.o. zastupanog po punomoćniku RAJKA JAGMAREVIĆ</item>
    </derivirana_varijabla>
  </DomainObject.Predmet.ProtuStrankaListFormated>
  <DomainObject.Predmet.ProtuStrankaListFormatedOIB>
    <izvorni_sadrzaj>
      <item>DATENTECHNIK d.o.o., OIB 73620344894 zastupanog po punomoćniku RAJKA JAGMAREVIĆ</item>
    </izvorni_sadrzaj>
    <derivirana_varijabla naziv="DomainObject.Predmet.ProtuStrankaListFormatedOIB_1">
      <item>DATENTECHNIK d.o.o., OIB 73620344894 zastupanog po punomoćniku RAJKA JAGMAREVIĆ</item>
    </derivirana_varijabla>
  </DomainObject.Predmet.ProtuStrankaListFormatedOIB>
  <DomainObject.Predmet.ProtuStrankaListFormatedWithAdress>
    <izvorni_sadrzaj>
      <item>DATENTECHNIK d.o.o., J. Dalmatinca 7, 10000 Zagreb zastupanog po punomoćniku RAJKA JAGMAREVIĆ</item>
    </izvorni_sadrzaj>
    <derivirana_varijabla naziv="DomainObject.Predmet.ProtuStrankaListFormatedWithAdress_1">
      <item>DATENTECHNIK d.o.o., J. Dalmatinca 7, 10000 Zagreb zastupanog po punomoćniku RAJKA JAGMAREVIĆ</item>
    </derivirana_varijabla>
  </DomainObject.Predmet.ProtuStrankaListFormatedWithAdress>
  <DomainObject.Predmet.ProtuStrankaListFormatedWithAdressOIB>
    <izvorni_sadrzaj>
      <item>DATENTECHNIK d.o.o., OIB 73620344894, J. Dalmatinca 7, 10000 Zagreb zastupanog po punomoćniku RAJKA JAGMAREVIĆ</item>
    </izvorni_sadrzaj>
    <derivirana_varijabla naziv="DomainObject.Predmet.ProtuStrankaListFormatedWithAdressOIB_1">
      <item>DATENTECHNIK d.o.o., OIB 73620344894, J. Dalmatinca 7, 10000 Zagreb zastupanog po punomoćniku RAJKA JAGMAREVIĆ</item>
    </derivirana_varijabla>
  </DomainObject.Predmet.ProtuStrankaListFormatedWithAdressOIB>
  <DomainObject.Predmet.ProtuStrankaListNazivFormated>
    <izvorni_sadrzaj>
      <item>DATENTECHNIK d.o.o.</item>
    </izvorni_sadrzaj>
    <derivirana_varijabla naziv="DomainObject.Predmet.ProtuStrankaListNazivFormated_1">
      <item>DATENTECHNIK d.o.o.</item>
    </derivirana_varijabla>
  </DomainObject.Predmet.ProtuStrankaListNazivFormated>
  <DomainObject.Predmet.ProtuStrankaListNazivFormatedOIB>
    <izvorni_sadrzaj>
      <item>DATENTECHNIK d.o.o., OIB 73620344894</item>
    </izvorni_sadrzaj>
    <derivirana_varijabla naziv="DomainObject.Predmet.ProtuStrankaListNazivFormatedOIB_1">
      <item>DATENTECHNIK d.o.o., OIB 73620344894</item>
    </derivirana_varijabla>
  </DomainObject.Predmet.ProtuStrankaListNazivFormatedOIB>
  <DomainObject.Predmet.OstaliListFormated>
    <izvorni_sadrzaj>
      <item>RAJKA JAGMAREVIĆ punomoćnik sudionika u postupku DATENTECHNIK d.o.o.</item>
    </izvorni_sadrzaj>
    <derivirana_varijabla naziv="DomainObject.Predmet.OstaliListFormated_1">
      <item>RAJKA JAGMAREVIĆ punomoćnik sudionika u postupku DATENTECHNIK d.o.o.</item>
    </derivirana_varijabla>
  </DomainObject.Predmet.OstaliListFormated>
  <DomainObject.Predmet.OstaliListFormatedOIB>
    <izvorni_sadrzaj>
      <item>RAJKA JAGMAREVIĆ, OIB 54873974132 punomoćnik sudionika u postupku DATENTECHNIK d.o.o.</item>
    </izvorni_sadrzaj>
    <derivirana_varijabla naziv="DomainObject.Predmet.OstaliListFormatedOIB_1">
      <item>RAJKA JAGMAREVIĆ, OIB 54873974132 punomoćnik sudionika u postupku DATENTECHNIK d.o.o.</item>
    </derivirana_varijabla>
  </DomainObject.Predmet.OstaliListFormatedOIB>
  <DomainObject.Predmet.OstaliListFormatedWithAdress>
    <izvorni_sadrzaj>
      <item>RAJKA JAGMAREVIĆ, Breščenskoga 12, 10000 Zagreb punomoćnik sudionika u postupku DATENTECHNIK d.o.o.</item>
    </izvorni_sadrzaj>
    <derivirana_varijabla naziv="DomainObject.Predmet.OstaliListFormatedWithAdress_1">
      <item>RAJKA JAGMAREVIĆ, Breščenskoga 12, 10000 Zagreb punomoćnik sudionika u postupku DATENTECHNIK d.o.o.</item>
    </derivirana_varijabla>
  </DomainObject.Predmet.OstaliListFormatedWithAdress>
  <DomainObject.Predmet.OstaliListFormatedWithAdressOIB>
    <izvorni_sadrzaj>
      <item>RAJKA JAGMAREVIĆ, OIB 54873974132, Breščenskoga 12, 10000 Zagreb punomoćnik sudionika u postupku DATENTECHNIK d.o.o.</item>
    </izvorni_sadrzaj>
    <derivirana_varijabla naziv="DomainObject.Predmet.OstaliListFormatedWithAdressOIB_1">
      <item>RAJKA JAGMAREVIĆ, OIB 54873974132, Breščenskoga 12, 10000 Zagreb punomoćnik sudionika u postupku DATENTECHNIK d.o.o.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DATENTECHNIK d.o.o.</izvorni_sadrzaj>
    <derivirana_varijabla naziv="DomainObject.Predmet.ProtustrankaIDrugi_1">DATENTECHNIK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DATENTECHNIK d.o.o., OIB 73620344894, J. Dalmatinca 7, 10000 Zagreb</izvorni_sadrzaj>
    <derivirana_varijabla naziv="DomainObject.Predmet.ProtustrankaIDrugiAdressOIB_1">DATENTECHNIK d.o.o., OIB 73620344894, J.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DATENTECHNIK d.o.o.</item>
      <item>FINA Regionalni centar Zagreb</item>
      <item>RAJKA JAGMAREVIĆ</item>
    </izvorni_sadrzaj>
    <derivirana_varijabla naziv="DomainObject.Predmet.SudioniciListNaziv_1">
      <item>DATENTECHNIK d.o.o.</item>
      <item>FINA Regionalni centar Zagreb</item>
      <item>RAJKA JAGMAREVIĆ</item>
    </derivirana_varijabla>
  </DomainObject.Predmet.SudioniciListNaziv>
  <DomainObject.Predmet.SudioniciListAdressOIB>
    <izvorni_sadrzaj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izvorni_sadrzaj>
    <derivirana_varijabla naziv="DomainObject.Predmet.SudioniciListAdressOIB_1"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73620344894</item>
      <item>, OIB 85821130368</item>
      <item>, OIB 54873974132</item>
    </izvorni_sadrzaj>
    <derivirana_varijabla naziv="DomainObject.Predmet.SudioniciListNazivOIB_1">
      <item>, OIB 73620344894</item>
      <item>, OIB 85821130368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St-4407/2016-24</izvorni_sadrzaj>
    <derivirana_varijabla naziv="DomainObject.PredzadnjaOdlukaIzPredmeta.Oznaka_1">St-4407/2016-24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693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2019-01-28T12:25:00Z</dcterms:created>
  <dc:creator>Monika Grbac</dc:creator>
  <cp:lastModifiedBy>Monika Grbac</cp:lastModifiedBy>
  <cp:lastPrinted>2019-01-28T12:14:00Z</cp:lastPrinted>
  <dcterms:modified xmlns:xsi="http://www.w3.org/2001/XMLSchema-instance" xsi:type="dcterms:W3CDTF">2019-01-28T12:26:00Z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(st-4407-16.docx)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