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1fded" w14:paraId="2d1fded" w:rsidRDefault="00EA0CE0" w:rsidP="00910611" w:rsidR="00EA0CE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0CE0" w:rsidP="00910611" w:rsidR="00EA0CE0">
      <w:r>
        <w:rPr>
          <w:rFonts w:eastAsia="MS Mincho"/>
          <w:szCs w:val="24"/>
        </w:rPr>
        <w:t>REPUBLIKA HRVATSKA</w:t>
      </w:r>
    </w:p>
    <w:p w:rsidRDefault="00EA0CE0" w:rsidP="00910611" w:rsidR="00EA0CE0">
      <w:r>
        <w:rPr>
          <w:rFonts w:eastAsia="MS Mincho"/>
          <w:szCs w:val="24"/>
        </w:rPr>
        <w:t>TRGOVAČKI SUD U RIJECI</w:t>
      </w:r>
    </w:p>
    <w:p w:rsidRDefault="00EA0CE0" w:rsidR="00EA0CE0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EA695E" w:rsidR="00C31925" w:rsidRPr="00E91A71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 xml:space="preserve">u </w:t>
      </w:r>
      <w:proofErr w:type="spellStart"/>
      <w:r w:rsidRPr="00BF318E">
        <w:rPr>
          <w:sz w:val="24"/>
          <w:szCs w:val="24"/>
          <w:lang w:val="en-GB"/>
        </w:rPr>
        <w:t>stečajnom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predmetu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povodom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zahtjeva</w:t>
      </w:r>
      <w:proofErr w:type="spellEnd"/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490DF2">
        <w:rPr>
          <w:sz w:val="24"/>
          <w:szCs w:val="24"/>
        </w:rPr>
        <w:t xml:space="preserve"> </w:t>
      </w:r>
      <w:r w:rsidR="00A54D91" w:rsidRPr="00A54D91">
        <w:rPr>
          <w:bCs/>
          <w:sz w:val="24"/>
          <w:szCs w:val="24"/>
        </w:rPr>
        <w:t>RI - KONTO</w:t>
      </w:r>
      <w:r w:rsidR="00A54D91" w:rsidRPr="00A54D91">
        <w:rPr>
          <w:sz w:val="24"/>
          <w:szCs w:val="24"/>
        </w:rPr>
        <w:t xml:space="preserve"> društvo s ograničenom odgovornošću za računovodstvene usluge Rijeka, Braće </w:t>
      </w:r>
      <w:proofErr w:type="spellStart"/>
      <w:r w:rsidR="00A54D91" w:rsidRPr="00A54D91">
        <w:rPr>
          <w:sz w:val="24"/>
          <w:szCs w:val="24"/>
        </w:rPr>
        <w:t>Monjac</w:t>
      </w:r>
      <w:proofErr w:type="spellEnd"/>
      <w:r w:rsidR="00A54D91" w:rsidRPr="00A54D91">
        <w:rPr>
          <w:sz w:val="24"/>
          <w:szCs w:val="24"/>
        </w:rPr>
        <w:t xml:space="preserve"> 16</w:t>
      </w:r>
      <w:r w:rsidR="009E57FF" w:rsidRPr="00A54D91">
        <w:rPr>
          <w:sz w:val="24"/>
          <w:szCs w:val="24"/>
        </w:rPr>
        <w:t xml:space="preserve">, </w:t>
      </w:r>
      <w:r w:rsidR="00EA695E" w:rsidRPr="00A54D91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A54D91" w:rsidRPr="00A54D91">
        <w:rPr>
          <w:sz w:val="24"/>
          <w:szCs w:val="24"/>
        </w:rPr>
        <w:t>040233784</w:t>
      </w:r>
      <w:r w:rsidR="009E57FF" w:rsidRPr="00A54D91">
        <w:rPr>
          <w:sz w:val="24"/>
          <w:szCs w:val="24"/>
        </w:rPr>
        <w:t xml:space="preserve">, OIB: </w:t>
      </w:r>
      <w:r w:rsidR="00A54D91" w:rsidRPr="00A54D91">
        <w:rPr>
          <w:sz w:val="24"/>
          <w:szCs w:val="24"/>
        </w:rPr>
        <w:t>52225310766</w:t>
      </w:r>
      <w:r w:rsidR="008C6E81">
        <w:rPr>
          <w:sz w:val="24"/>
          <w:szCs w:val="24"/>
        </w:rPr>
        <w:t xml:space="preserve">, </w:t>
      </w:r>
      <w:r w:rsidR="00D678A9" w:rsidRPr="00E91A71">
        <w:rPr>
          <w:sz w:val="24"/>
          <w:szCs w:val="24"/>
        </w:rPr>
        <w:t xml:space="preserve">dana </w:t>
      </w:r>
      <w:r w:rsidR="00EA695E">
        <w:rPr>
          <w:sz w:val="24"/>
          <w:szCs w:val="24"/>
        </w:rPr>
        <w:t>2. prosinca</w:t>
      </w:r>
      <w:r w:rsidRPr="00E91A71">
        <w:rPr>
          <w:sz w:val="24"/>
          <w:szCs w:val="24"/>
        </w:rPr>
        <w:t xml:space="preserve">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</w:t>
      </w:r>
      <w:proofErr w:type="spellStart"/>
      <w:r w:rsidRPr="00BF318E">
        <w:rPr>
          <w:sz w:val="24"/>
          <w:szCs w:val="24"/>
        </w:rPr>
        <w:t>lj</w:t>
      </w:r>
      <w:proofErr w:type="spellEnd"/>
      <w:r w:rsidRPr="00BF318E">
        <w:rPr>
          <w:sz w:val="24"/>
          <w:szCs w:val="24"/>
        </w:rPr>
        <w:t xml:space="preserve">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A54D91" w:rsidRPr="00A54D91">
        <w:rPr>
          <w:bCs/>
          <w:sz w:val="24"/>
          <w:szCs w:val="24"/>
        </w:rPr>
        <w:t>RI - KONTO</w:t>
      </w:r>
      <w:r w:rsidR="00A54D91" w:rsidRPr="00A54D91">
        <w:rPr>
          <w:sz w:val="24"/>
          <w:szCs w:val="24"/>
        </w:rPr>
        <w:t xml:space="preserve"> društvo s ograničenom odgovornošću za računovodstvene usluge Rijeka, Braće </w:t>
      </w:r>
      <w:proofErr w:type="spellStart"/>
      <w:r w:rsidR="00A54D91" w:rsidRPr="00A54D91">
        <w:rPr>
          <w:sz w:val="24"/>
          <w:szCs w:val="24"/>
        </w:rPr>
        <w:t>Monjac</w:t>
      </w:r>
      <w:proofErr w:type="spellEnd"/>
      <w:r w:rsidR="00A54D91" w:rsidRPr="00A54D91">
        <w:rPr>
          <w:sz w:val="24"/>
          <w:szCs w:val="24"/>
        </w:rPr>
        <w:t xml:space="preserve"> 16, </w:t>
      </w:r>
      <w:r w:rsidR="00A54D91" w:rsidRPr="00A54D91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A54D91" w:rsidRPr="00A54D91">
        <w:rPr>
          <w:sz w:val="24"/>
          <w:szCs w:val="24"/>
        </w:rPr>
        <w:t>040233784, OIB: 52225310766</w:t>
      </w:r>
      <w:r w:rsidR="00E91A71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>
      <w:pPr>
        <w:ind w:firstLine="708"/>
        <w:jc w:val="both"/>
        <w:rPr>
          <w:sz w:val="24"/>
          <w:szCs w:val="24"/>
        </w:rPr>
      </w:pPr>
    </w:p>
    <w:p w:rsidRDefault="00D9221A" w:rsidP="00C31925" w:rsidR="00D9221A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proofErr w:type="spellStart"/>
      <w:r w:rsidRPr="00BF318E">
        <w:rPr>
          <w:sz w:val="24"/>
          <w:szCs w:val="24"/>
          <w:lang w:val="en-GB"/>
        </w:rPr>
        <w:t>Financijska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agencija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podnijela</w:t>
      </w:r>
      <w:proofErr w:type="spellEnd"/>
      <w:r w:rsidRPr="00BF318E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Pr="00BF318E">
        <w:rPr>
          <w:sz w:val="24"/>
          <w:szCs w:val="24"/>
          <w:lang w:val="en-GB"/>
        </w:rPr>
        <w:t>na</w:t>
      </w:r>
      <w:proofErr w:type="spellEnd"/>
      <w:proofErr w:type="gram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temelju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odredbe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čl</w:t>
      </w:r>
      <w:proofErr w:type="spellEnd"/>
      <w:r w:rsidRPr="00BF318E">
        <w:rPr>
          <w:sz w:val="24"/>
          <w:szCs w:val="24"/>
          <w:lang w:val="en-GB"/>
        </w:rPr>
        <w:t xml:space="preserve">. 429. </w:t>
      </w:r>
      <w:proofErr w:type="spellStart"/>
      <w:r w:rsidRPr="00BF318E">
        <w:rPr>
          <w:sz w:val="24"/>
          <w:szCs w:val="24"/>
          <w:lang w:val="en-GB"/>
        </w:rPr>
        <w:t>st.</w:t>
      </w:r>
      <w:proofErr w:type="spellEnd"/>
      <w:r w:rsidRPr="00BF318E">
        <w:rPr>
          <w:sz w:val="24"/>
          <w:szCs w:val="24"/>
          <w:lang w:val="en-GB"/>
        </w:rPr>
        <w:t xml:space="preserve"> 1.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zakona</w:t>
      </w:r>
      <w:proofErr w:type="spellEnd"/>
      <w:r w:rsidRPr="00BF318E">
        <w:rPr>
          <w:sz w:val="24"/>
          <w:szCs w:val="24"/>
          <w:lang w:val="en-GB"/>
        </w:rPr>
        <w:t xml:space="preserve"> (NN br. 71/15, </w:t>
      </w:r>
      <w:proofErr w:type="spellStart"/>
      <w:r w:rsidRPr="00BF318E">
        <w:rPr>
          <w:sz w:val="24"/>
          <w:szCs w:val="24"/>
          <w:lang w:val="en-GB"/>
        </w:rPr>
        <w:t>dalje</w:t>
      </w:r>
      <w:proofErr w:type="spellEnd"/>
      <w:r w:rsidRPr="00BF318E">
        <w:rPr>
          <w:sz w:val="24"/>
          <w:szCs w:val="24"/>
          <w:lang w:val="en-GB"/>
        </w:rPr>
        <w:t xml:space="preserve">: SZ), </w:t>
      </w:r>
      <w:proofErr w:type="spellStart"/>
      <w:r w:rsidRPr="00BF318E">
        <w:rPr>
          <w:sz w:val="24"/>
          <w:szCs w:val="24"/>
          <w:lang w:val="en-GB"/>
        </w:rPr>
        <w:t>zahtjev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provedbu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skraćenog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postupka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BF318E">
        <w:rPr>
          <w:sz w:val="24"/>
          <w:szCs w:val="24"/>
          <w:lang w:val="en-GB"/>
        </w:rPr>
        <w:t>nad</w:t>
      </w:r>
      <w:proofErr w:type="spellEnd"/>
      <w:proofErr w:type="gram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dužnikom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r w:rsidR="00A54D91" w:rsidRPr="00A54D91">
        <w:rPr>
          <w:bCs/>
          <w:sz w:val="24"/>
          <w:szCs w:val="24"/>
        </w:rPr>
        <w:t>RI - KONTO</w:t>
      </w:r>
      <w:r w:rsidR="00A54D91" w:rsidRPr="00A54D91">
        <w:rPr>
          <w:sz w:val="24"/>
          <w:szCs w:val="24"/>
        </w:rPr>
        <w:t xml:space="preserve"> društvo s ograničenom odgovornošću za računovodstvene usluge Rijeka, Braće </w:t>
      </w:r>
      <w:proofErr w:type="spellStart"/>
      <w:r w:rsidR="00A54D91" w:rsidRPr="00A54D91">
        <w:rPr>
          <w:sz w:val="24"/>
          <w:szCs w:val="24"/>
        </w:rPr>
        <w:t>Monjac</w:t>
      </w:r>
      <w:proofErr w:type="spellEnd"/>
      <w:r w:rsidR="00A54D91" w:rsidRPr="00A54D91">
        <w:rPr>
          <w:sz w:val="24"/>
          <w:szCs w:val="24"/>
        </w:rPr>
        <w:t xml:space="preserve"> 16, </w:t>
      </w:r>
      <w:r w:rsidR="00A54D91" w:rsidRPr="00A54D91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A54D91" w:rsidRPr="00A54D91">
        <w:rPr>
          <w:sz w:val="24"/>
          <w:szCs w:val="24"/>
        </w:rPr>
        <w:t>040233784, OIB: 52225310766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EA695E">
        <w:rPr>
          <w:sz w:val="24"/>
          <w:szCs w:val="24"/>
        </w:rPr>
        <w:t>2. prosinca</w:t>
      </w:r>
      <w:r w:rsidRPr="00BF318E">
        <w:rPr>
          <w:sz w:val="24"/>
          <w:szCs w:val="24"/>
        </w:rPr>
        <w:t xml:space="preserve"> 2015.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1A72" w:rsidP="00C31925" w:rsidR="00FB1A72">
      <w:r>
        <w:separator/>
      </w:r>
    </w:p>
  </w:endnote>
  <w:endnote w:id="0" w:type="continuationSeparator">
    <w:p w:rsidRDefault="00FB1A72" w:rsidP="00C31925" w:rsidR="00FB1A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1A72" w:rsidP="00C31925" w:rsidR="00FB1A72">
      <w:r>
        <w:separator/>
      </w:r>
    </w:p>
  </w:footnote>
  <w:footnote w:id="0" w:type="continuationSeparator">
    <w:p w:rsidRDefault="00FB1A72" w:rsidP="00C31925" w:rsidR="00FB1A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proofErr w:type="spellStart"/>
    <w:r w:rsidRPr="00C31925">
      <w:rPr>
        <w:sz w:val="24"/>
        <w:szCs w:val="24"/>
      </w:rPr>
      <w:t>Posl</w:t>
    </w:r>
    <w:proofErr w:type="spellEnd"/>
    <w:r w:rsidRPr="00C31925">
      <w:rPr>
        <w:sz w:val="24"/>
        <w:szCs w:val="24"/>
      </w:rPr>
      <w:t>. br. 14. St-</w:t>
    </w:r>
    <w:r w:rsidR="00D9221A">
      <w:rPr>
        <w:sz w:val="24"/>
        <w:szCs w:val="24"/>
      </w:rPr>
      <w:t>6</w:t>
    </w:r>
    <w:r w:rsidR="00EA695E">
      <w:rPr>
        <w:sz w:val="24"/>
        <w:szCs w:val="24"/>
      </w:rPr>
      <w:t>4</w:t>
    </w:r>
    <w:r w:rsidR="00A54D91">
      <w:rPr>
        <w:sz w:val="24"/>
        <w:szCs w:val="24"/>
      </w:rPr>
      <w:t>2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53F64"/>
    <w:rsid w:val="00161769"/>
    <w:rsid w:val="00183D25"/>
    <w:rsid w:val="0019678A"/>
    <w:rsid w:val="001A1820"/>
    <w:rsid w:val="0028378D"/>
    <w:rsid w:val="002C445B"/>
    <w:rsid w:val="004416C3"/>
    <w:rsid w:val="00474B10"/>
    <w:rsid w:val="00490DF2"/>
    <w:rsid w:val="004F6C16"/>
    <w:rsid w:val="00521E4C"/>
    <w:rsid w:val="005A0B0E"/>
    <w:rsid w:val="0060566B"/>
    <w:rsid w:val="00644D6C"/>
    <w:rsid w:val="006701D2"/>
    <w:rsid w:val="00693821"/>
    <w:rsid w:val="006C4BD1"/>
    <w:rsid w:val="006E116D"/>
    <w:rsid w:val="00707ADF"/>
    <w:rsid w:val="00762D29"/>
    <w:rsid w:val="007D0517"/>
    <w:rsid w:val="007E0807"/>
    <w:rsid w:val="007E6B06"/>
    <w:rsid w:val="008127EF"/>
    <w:rsid w:val="0083385E"/>
    <w:rsid w:val="00851B35"/>
    <w:rsid w:val="008C6E81"/>
    <w:rsid w:val="009252A2"/>
    <w:rsid w:val="00942A0F"/>
    <w:rsid w:val="009E57FF"/>
    <w:rsid w:val="009E5D04"/>
    <w:rsid w:val="009E7247"/>
    <w:rsid w:val="00A54D91"/>
    <w:rsid w:val="00A84B7C"/>
    <w:rsid w:val="00B7409B"/>
    <w:rsid w:val="00BA1DC4"/>
    <w:rsid w:val="00BA3EB5"/>
    <w:rsid w:val="00BD1955"/>
    <w:rsid w:val="00BE6506"/>
    <w:rsid w:val="00C31925"/>
    <w:rsid w:val="00C41A54"/>
    <w:rsid w:val="00C87C97"/>
    <w:rsid w:val="00C92A25"/>
    <w:rsid w:val="00CA2225"/>
    <w:rsid w:val="00CF5849"/>
    <w:rsid w:val="00D40DA7"/>
    <w:rsid w:val="00D678A9"/>
    <w:rsid w:val="00D9221A"/>
    <w:rsid w:val="00E518D1"/>
    <w:rsid w:val="00E91A71"/>
    <w:rsid w:val="00EA0CE0"/>
    <w:rsid w:val="00EA695E"/>
    <w:rsid w:val="00F423DF"/>
    <w:rsid w:val="00F45FD4"/>
    <w:rsid w:val="00F86247"/>
    <w:rsid w:val="00FB1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0C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0C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0C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0C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0C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0C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0C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0C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0C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0C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19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0418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66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66681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65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6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93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70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9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087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6693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49390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15596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2921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4133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5674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556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523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1368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1622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7683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3686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066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526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23859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989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2126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35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0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26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42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8417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8158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1186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1278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274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419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954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484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551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274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8645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544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6405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757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90949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0454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20252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31318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864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564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2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568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256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1782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20402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70842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96915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6036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34921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68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084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363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18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030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4249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84177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137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18676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8048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61555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5293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30788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2974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875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52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4084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63271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1675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11887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03278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608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97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9124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765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972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869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9853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02026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1554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14515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50418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3857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3191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62522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0541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2181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1271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5991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73237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03825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91364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4961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4212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2891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399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535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4888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5253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6263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79657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96461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90758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74296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33897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07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1042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899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47510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9241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01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6174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0947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12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737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4877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693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22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886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45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4837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78888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657532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39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66067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94579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54867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8910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383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2729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945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0110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03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2209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807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6930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729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516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597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854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832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8909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687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9813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68663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61226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1936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42465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3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5690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480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792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6770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2632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4640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4951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822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88168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6178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73287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8705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856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01019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79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889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1829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18579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08047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31893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1086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5708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67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439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8597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12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468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6973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54524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7184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60023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70063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47674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7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60873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2486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7647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347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753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5819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735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5289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5872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455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427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26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183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116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928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6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07068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1971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7345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79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01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227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91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65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8369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2839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30485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98648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21224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79187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5256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456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543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928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8178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584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990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921870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65805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0884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18405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52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382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384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34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440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151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6591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54259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87095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68770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090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492260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8338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4851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444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0067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78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4817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7729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17176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22555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0009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22735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80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80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921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428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61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1899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34451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93599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3231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831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48402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24959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2451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8622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9705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90845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9540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0868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9727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86505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6007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82849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8410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027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3714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2994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660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6538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22825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557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350242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0201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766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45200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3076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5865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3167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6428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1799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285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0943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606409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67901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22478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998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253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2223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561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5464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7299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59073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230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92288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496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5947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752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2042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0078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925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7317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8205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05844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9521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483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05270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74946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770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909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47227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850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133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169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405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3786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6831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94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17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5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03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67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417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19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8975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64907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68041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85280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5357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2895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1887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938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4303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94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66832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642</izvorni_sadrzaj>
    <derivirana_varijabla naziv="DomainObject.Predmet.Broj_1">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St-642/2015</izvorni_sadrzaj>
    <derivirana_varijabla naziv="DomainObject.Predmet.OznakaBroj_1">St-642/2015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 - KONTO d.o.o.  Rijeka</izvorni_sadrzaj>
    <derivirana_varijabla naziv="DomainObject.Predmet.ProtustrankaFormated_1">  RI - KONTO d.o.o.  Rijeka</derivirana_varijabla>
  </DomainObject.Predmet.ProtustrankaFormated>
  <DomainObject.Predmet.ProtustrankaFormatedOIB>
    <izvorni_sadrzaj>  RI - KONTO d.o.o.  Rijeka, OIB 52225310766</izvorni_sadrzaj>
    <derivirana_varijabla naziv="DomainObject.Predmet.ProtustrankaFormatedOIB_1">  RI - KONTO d.o.o.  Rijeka, OIB 52225310766</derivirana_varijabla>
  </DomainObject.Predmet.ProtustrankaFormatedOIB>
  <DomainObject.Predmet.ProtustrankaFormatedWithAdress>
    <izvorni_sadrzaj> RI - KONTO d.o.o.  Rijeka, Braće Monjac 16, 51000 Rijeka</izvorni_sadrzaj>
    <derivirana_varijabla naziv="DomainObject.Predmet.ProtustrankaFormatedWithAdress_1"> RI - KONTO d.o.o.  Rijeka, Braće Monjac 16, 51000 Rijeka</derivirana_varijabla>
  </DomainObject.Predmet.ProtustrankaFormatedWithAdress>
  <DomainObject.Predmet.ProtustrankaFormatedWithAdressOIB>
    <izvorni_sadrzaj> RI - KONTO d.o.o.  Rijeka, OIB 52225310766, Braće Monjac 16, 51000 Rijeka</izvorni_sadrzaj>
    <derivirana_varijabla naziv="DomainObject.Predmet.ProtustrankaFormatedWithAdressOIB_1"> RI - KONTO d.o.o.  Rijeka, OIB 52225310766, Braće Monjac 16, 51000 Rijeka</derivirana_varijabla>
  </DomainObject.Predmet.ProtustrankaFormatedWithAdressOIB>
  <DomainObject.Predmet.ProtustrankaWithAdress>
    <izvorni_sadrzaj>RI - KONTO d.o.o.  Rijeka Braće Monjac 16, 51000 Rijeka</izvorni_sadrzaj>
    <derivirana_varijabla naziv="DomainObject.Predmet.ProtustrankaWithAdress_1">RI - KONTO d.o.o.  Rijeka Braće Monjac 16, 51000 Rijeka</derivirana_varijabla>
  </DomainObject.Predmet.ProtustrankaWithAdress>
  <DomainObject.Predmet.ProtustrankaWithAdressOIB>
    <izvorni_sadrzaj>RI - KONTO d.o.o.  Rijeka, OIB 52225310766, Braće Monjac 16, 51000 Rijeka</izvorni_sadrzaj>
    <derivirana_varijabla naziv="DomainObject.Predmet.ProtustrankaWithAdressOIB_1">RI - KONTO d.o.o.  Rijeka, OIB 52225310766, Braće Monjac 16, 51000 Rijeka</derivirana_varijabla>
  </DomainObject.Predmet.ProtustrankaWithAdressOIB>
  <DomainObject.Predmet.ProtustrankaNazivFormated>
    <izvorni_sadrzaj>RI - KONTO d.o.o.  Rijeka</izvorni_sadrzaj>
    <derivirana_varijabla naziv="DomainObject.Predmet.ProtustrankaNazivFormated_1">RI - KONTO d.o.o.  Rijeka</derivirana_varijabla>
  </DomainObject.Predmet.ProtustrankaNazivFormated>
  <DomainObject.Predmet.ProtustrankaNazivFormatedOIB>
    <izvorni_sadrzaj>RI - KONTO d.o.o.  Rijeka, OIB 52225310766</izvorni_sadrzaj>
    <derivirana_varijabla naziv="DomainObject.Predmet.ProtustrankaNazivFormatedOIB_1">RI - KONTO d.o.o.  Rijeka, OIB 52225310766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RI - KONTO d.o.o.  Rijeka</item>
    </izvorni_sadrzaj>
    <derivirana_varijabla naziv="DomainObject.Predmet.ProtuStrankaListFormated_1">
      <item>RI - KONTO d.o.o.  Rijeka</item>
    </derivirana_varijabla>
  </DomainObject.Predmet.ProtuStrankaListFormated>
  <DomainObject.Predmet.ProtuStrankaListFormatedOIB>
    <izvorni_sadrzaj>
      <item>RI - KONTO d.o.o.  Rijeka, OIB 52225310766</item>
    </izvorni_sadrzaj>
    <derivirana_varijabla naziv="DomainObject.Predmet.ProtuStrankaListFormatedOIB_1">
      <item>RI - KONTO d.o.o.  Rijeka, OIB 52225310766</item>
    </derivirana_varijabla>
  </DomainObject.Predmet.ProtuStrankaListFormatedOIB>
  <DomainObject.Predmet.ProtuStrankaListFormatedWithAdress>
    <izvorni_sadrzaj>
      <item>RI - KONTO d.o.o.  Rijeka, Braće Monjac 16, 51000 Rijeka</item>
    </izvorni_sadrzaj>
    <derivirana_varijabla naziv="DomainObject.Predmet.ProtuStrankaListFormatedWithAdress_1">
      <item>RI - KONTO d.o.o.  Rijeka, Braće Monjac 16, 51000 Rijeka</item>
    </derivirana_varijabla>
  </DomainObject.Predmet.ProtuStrankaListFormatedWithAdress>
  <DomainObject.Predmet.ProtuStrankaListFormatedWithAdressOIB>
    <izvorni_sadrzaj>
      <item>RI - KONTO d.o.o.  Rijeka, OIB 52225310766, Braće Monjac 16, 51000 Rijeka</item>
    </izvorni_sadrzaj>
    <derivirana_varijabla naziv="DomainObject.Predmet.ProtuStrankaListFormatedWithAdressOIB_1">
      <item>RI - KONTO d.o.o.  Rijeka, OIB 52225310766, Braće Monjac 16, 51000 Rijeka</item>
    </derivirana_varijabla>
  </DomainObject.Predmet.ProtuStrankaListFormatedWithAdressOIB>
  <DomainObject.Predmet.ProtuStrankaListNazivFormated>
    <izvorni_sadrzaj>
      <item>RI - KONTO d.o.o.  Rijeka</item>
    </izvorni_sadrzaj>
    <derivirana_varijabla naziv="DomainObject.Predmet.ProtuStrankaListNazivFormated_1">
      <item>RI - KONTO d.o.o.  Rijeka</item>
    </derivirana_varijabla>
  </DomainObject.Predmet.ProtuStrankaListNazivFormated>
  <DomainObject.Predmet.ProtuStrankaListNazivFormatedOIB>
    <izvorni_sadrzaj>
      <item>RI - KONTO d.o.o.  Rijeka, OIB 52225310766</item>
    </izvorni_sadrzaj>
    <derivirana_varijabla naziv="DomainObject.Predmet.ProtuStrankaListNazivFormatedOIB_1">
      <item>RI - KONTO d.o.o.  Rijeka, OIB 52225310766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RI - KONTO d.o.o.  Rijeka</izvorni_sadrzaj>
    <derivirana_varijabla naziv="DomainObject.Predmet.ProtustrankaIDrugi_1">RI - KONTO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RI - KONTO d.o.o.  Rijeka, OIB 52225310766, Braće Monjac 16, 51000 Rijeka</izvorni_sadrzaj>
    <derivirana_varijabla naziv="DomainObject.Predmet.ProtustrankaIDrugiAdressOIB_1">RI - KONTO d.o.o.  Rijeka, OIB 52225310766, Braće Monjac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RI - KONTO d.o.o.  Rijeka</item>
    </izvorni_sadrzaj>
    <derivirana_varijabla naziv="DomainObject.Predmet.SudioniciListNaziv_1">
      <item>FINA Rijeka</item>
      <item>RI - KONTO d.o.o.  Rijeka</item>
    </derivirana_varijabla>
  </DomainObject.Predmet.SudioniciListNaziv>
  <DomainObject.Predmet.SudioniciListAdressOIB>
    <izvorni_sadrzaj>
      <item>FINA Rijeka, OIB 85821130368, Frana Kurelca 8,51000 Rijeka</item>
      <item>RI - KONTO d.o.o.  Rijeka, OIB 52225310766, Braće Monjac 16,51000 Rijeka</item>
    </izvorni_sadrzaj>
    <derivirana_varijabla naziv="DomainObject.Predmet.SudioniciListAdressOIB_1">
      <item>FINA Rijeka, OIB 85821130368, Frana Kurelca 8,51000 Rijeka</item>
      <item>RI - KONTO d.o.o.  Rijeka, OIB 52225310766, Braće Monjac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52225310766</item>
    </izvorni_sadrzaj>
    <derivirana_varijabla naziv="DomainObject.Predmet.SudioniciListNazivOIB_1">
      <item>, OIB 85821130368</item>
      <item>, OIB 52225310766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378</properties:Words>
  <properties:Characters>2054</properties:Characters>
  <properties:Lines>57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2015-12-02T09:28:00Z</dcterms:created>
  <dc:creator>Vera Jelenović</dc:creator>
  <cp:lastModifiedBy>Danijela Fumić</cp:lastModifiedBy>
  <cp:lastPrinted>2015-12-02T09:28:00Z</cp:lastPrinted>
  <dcterms:modified xmlns:xsi="http://www.w3.org/2001/XMLSchema-instance" xsi:type="dcterms:W3CDTF">2015-12-02T09:30:00Z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