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a7d8" w14:paraId="a8aa7d8" w:rsidRDefault="003F4949" w:rsidP="003F4949" w:rsidR="003F4949">
      <w:pPr>
        <w15:collapsed w:val="false"/>
      </w:pPr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</w:t>
      </w:r>
      <w:proofErr w:type="spellStart"/>
      <w:r>
        <w:t>Amruševa</w:t>
      </w:r>
      <w:proofErr w:type="spellEnd"/>
      <w:r>
        <w:t xml:space="preserve">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0F3171">
        <w:t>2720/18</w:t>
      </w:r>
      <w:r w:rsidR="00EA0AE2">
        <w:t>-14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</w:t>
      </w:r>
      <w:proofErr w:type="spellStart"/>
      <w:r>
        <w:t>Butigan</w:t>
      </w:r>
      <w:proofErr w:type="spellEnd"/>
      <w:r>
        <w:t xml:space="preserve">, u stečajnom postupku </w:t>
      </w:r>
      <w:r w:rsidR="000F3171" w:rsidRPr="000F3171">
        <w:t xml:space="preserve">Stečajna masa iza TRIMO GRAĐENJE d.o.o. za građenje i trgovinu u stečaju, Zagreb, D. </w:t>
      </w:r>
      <w:proofErr w:type="spellStart"/>
      <w:r w:rsidR="000F3171" w:rsidRPr="000F3171">
        <w:t>Gervaisa</w:t>
      </w:r>
      <w:proofErr w:type="spellEnd"/>
      <w:r w:rsidR="000F3171" w:rsidRPr="000F3171">
        <w:t xml:space="preserve"> 4, OIB 53138868431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0F3171">
        <w:t>22</w:t>
      </w:r>
      <w:r w:rsidRPr="000F548C">
        <w:t xml:space="preserve">. </w:t>
      </w:r>
      <w:r w:rsidR="00F2236A">
        <w:t>siječnja 2019</w:t>
      </w:r>
      <w:r w:rsidR="00D127E8" w:rsidRPr="000F548C">
        <w:t>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0F3171" w:rsidP="00FB550E" w:rsidR="00FB550E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>
        <w:rPr>
          <w:b w:val="false"/>
          <w:u w:val="single"/>
        </w:rPr>
        <w:t>1</w:t>
      </w:r>
      <w:r w:rsidR="00FB550E" w:rsidRPr="00597C80">
        <w:rPr>
          <w:rFonts w:cs="Times New Roman" w:hAnsi="Times New Roman" w:ascii="Times New Roman"/>
          <w:b w:val="false"/>
          <w:sz w:val="24"/>
          <w:u w:val="single"/>
        </w:rPr>
        <w:t>. viši</w:t>
      </w:r>
      <w:r w:rsidR="00FB550E" w:rsidRPr="00305E7B">
        <w:rPr>
          <w:rFonts w:cs="Times New Roman" w:hAnsi="Times New Roman" w:ascii="Times New Roman"/>
          <w:b w:val="false"/>
          <w:sz w:val="24"/>
          <w:u w:val="single"/>
        </w:rPr>
        <w:t xml:space="preserve"> isplatni red</w:t>
      </w:r>
    </w:p>
    <w:p w:rsidRDefault="00FB550E" w:rsidP="00FB550E" w:rsidR="00FB550E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6516"/>
        <w:gridCol w:w="2693"/>
      </w:tblGrid>
      <w:tr w:rsidTr="007564F6" w:rsidR="000F3171" w:rsidRPr="004A6E21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3171" w:rsidP="007564F6" w:rsidR="000F3171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6516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3171" w:rsidP="007564F6" w:rsidR="000F3171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269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3171" w:rsidP="007564F6" w:rsidR="000F3171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7564F6" w:rsidR="000F3171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6516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3171" w:rsidP="007564F6" w:rsidR="000F3171" w:rsidRPr="004A6E21">
            <w:pPr>
              <w:rPr>
                <w:color w:themeColor="text1" w:val="000000"/>
              </w:rPr>
            </w:pPr>
            <w:r w:rsidRPr="004126E2">
              <w:rPr>
                <w:color w:themeColor="text1" w:val="000000"/>
              </w:rPr>
              <w:t>PUŠKAR SAMIL, ZAGREB,</w:t>
            </w:r>
            <w:r>
              <w:rPr>
                <w:color w:themeColor="text1" w:val="000000"/>
              </w:rPr>
              <w:t xml:space="preserve"> OIB 12960372180, </w:t>
            </w:r>
            <w:r w:rsidRPr="004126E2">
              <w:rPr>
                <w:color w:themeColor="text1" w:val="000000"/>
              </w:rPr>
              <w:t>ŠUMSKI PUT 28, ZAGREB</w:t>
            </w:r>
          </w:p>
        </w:tc>
        <w:tc>
          <w:tcPr>
            <w:tcW w:type="dxa" w:w="269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92.517,71(neto)</w:t>
            </w:r>
          </w:p>
          <w:p w:rsidRDefault="000F3171" w:rsidP="007564F6" w:rsidR="000F3171" w:rsidRPr="004A6E2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130.646,57  (bruto)</w:t>
            </w:r>
          </w:p>
        </w:tc>
      </w:tr>
      <w:tr w:rsidTr="007564F6" w:rsidR="000F3171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6516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3171" w:rsidP="007564F6" w:rsidR="000F3171" w:rsidRPr="003F21EA">
            <w:pPr>
              <w:rPr>
                <w:color w:themeColor="text1" w:val="000000"/>
              </w:rPr>
            </w:pPr>
            <w:r w:rsidRPr="004126E2">
              <w:rPr>
                <w:color w:themeColor="text1" w:val="000000"/>
              </w:rPr>
              <w:t>MESARIĆ TOMISLAV,</w:t>
            </w:r>
            <w:r>
              <w:rPr>
                <w:color w:themeColor="text1" w:val="000000"/>
              </w:rPr>
              <w:t xml:space="preserve"> OIB 66488595842, </w:t>
            </w:r>
            <w:r w:rsidRPr="004126E2">
              <w:rPr>
                <w:color w:themeColor="text1" w:val="000000"/>
              </w:rPr>
              <w:t>Vladimira Nazora 13, Umag</w:t>
            </w:r>
          </w:p>
        </w:tc>
        <w:tc>
          <w:tcPr>
            <w:tcW w:type="dxa" w:w="269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75.336,20 (neto)</w:t>
            </w:r>
            <w:r w:rsidRPr="00AF354F">
              <w:rPr>
                <w:color w:themeColor="text1" w:val="000000"/>
              </w:rPr>
              <w:tab/>
            </w:r>
          </w:p>
          <w:p w:rsidRDefault="000F3171" w:rsidP="007564F6" w:rsidR="000F3171" w:rsidRPr="00A50A75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115.408,94 (bruto)</w:t>
            </w:r>
          </w:p>
        </w:tc>
      </w:tr>
      <w:tr w:rsidTr="007564F6" w:rsidR="000F3171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6516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3171" w:rsidP="007564F6" w:rsidR="000F3171" w:rsidRPr="003F21EA">
            <w:pPr>
              <w:rPr>
                <w:color w:themeColor="text1" w:val="000000"/>
              </w:rPr>
            </w:pPr>
            <w:r w:rsidRPr="004126E2">
              <w:rPr>
                <w:color w:themeColor="text1" w:val="000000"/>
              </w:rPr>
              <w:t xml:space="preserve">JANKEŠ TOMISLAV,  </w:t>
            </w:r>
            <w:r>
              <w:rPr>
                <w:color w:themeColor="text1" w:val="000000"/>
              </w:rPr>
              <w:t xml:space="preserve">OIB </w:t>
            </w:r>
            <w:r w:rsidRPr="004126E2">
              <w:rPr>
                <w:color w:themeColor="text1" w:val="000000"/>
              </w:rPr>
              <w:t>87057249443</w:t>
            </w:r>
            <w:r>
              <w:rPr>
                <w:color w:themeColor="text1" w:val="000000"/>
              </w:rPr>
              <w:t>,</w:t>
            </w:r>
            <w:r w:rsidRPr="004126E2">
              <w:rPr>
                <w:color w:themeColor="text1" w:val="000000"/>
              </w:rPr>
              <w:tab/>
              <w:t>PLEŠKA 47A, Velika Gorica</w:t>
            </w:r>
          </w:p>
        </w:tc>
        <w:tc>
          <w:tcPr>
            <w:tcW w:type="dxa" w:w="269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32.197,88 (neto)</w:t>
            </w:r>
            <w:r w:rsidRPr="00AF354F">
              <w:rPr>
                <w:color w:themeColor="text1" w:val="000000"/>
              </w:rPr>
              <w:tab/>
            </w:r>
          </w:p>
          <w:p w:rsidRDefault="000F3171" w:rsidP="007564F6" w:rsidR="000F3171" w:rsidRPr="00A50A75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52.712,60 (bruto)</w:t>
            </w:r>
          </w:p>
        </w:tc>
      </w:tr>
      <w:tr w:rsidTr="007564F6" w:rsidR="000F3171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6516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3171" w:rsidP="007564F6" w:rsidR="000F3171" w:rsidRPr="003F21EA">
            <w:pPr>
              <w:rPr>
                <w:color w:themeColor="text1" w:val="000000"/>
              </w:rPr>
            </w:pPr>
            <w:r w:rsidRPr="004126E2">
              <w:rPr>
                <w:color w:themeColor="text1" w:val="000000"/>
              </w:rPr>
              <w:t xml:space="preserve">HAJNAL DENIS, </w:t>
            </w:r>
            <w:r>
              <w:rPr>
                <w:color w:themeColor="text1" w:val="000000"/>
              </w:rPr>
              <w:t xml:space="preserve">OIB </w:t>
            </w:r>
            <w:r w:rsidRPr="004126E2">
              <w:rPr>
                <w:color w:themeColor="text1" w:val="000000"/>
              </w:rPr>
              <w:t>17296265371</w:t>
            </w:r>
            <w:r>
              <w:rPr>
                <w:color w:themeColor="text1" w:val="000000"/>
              </w:rPr>
              <w:t xml:space="preserve">, </w:t>
            </w:r>
            <w:r w:rsidRPr="004126E2">
              <w:rPr>
                <w:color w:themeColor="text1" w:val="000000"/>
              </w:rPr>
              <w:t xml:space="preserve">Martina </w:t>
            </w:r>
            <w:proofErr w:type="spellStart"/>
            <w:r w:rsidRPr="004126E2">
              <w:rPr>
                <w:color w:themeColor="text1" w:val="000000"/>
              </w:rPr>
              <w:t>Divalta</w:t>
            </w:r>
            <w:proofErr w:type="spellEnd"/>
            <w:r w:rsidRPr="004126E2">
              <w:rPr>
                <w:color w:themeColor="text1" w:val="000000"/>
              </w:rPr>
              <w:t xml:space="preserve"> 92a, Osijek</w:t>
            </w:r>
          </w:p>
        </w:tc>
        <w:tc>
          <w:tcPr>
            <w:tcW w:type="dxa" w:w="269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87.535,08 (neto)</w:t>
            </w:r>
          </w:p>
          <w:p w:rsidRDefault="000F3171" w:rsidP="007564F6" w:rsidR="000F3171" w:rsidRPr="00A50A75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150.611,59 (bruto)</w:t>
            </w:r>
          </w:p>
        </w:tc>
      </w:tr>
    </w:tbl>
    <w:p w:rsidRDefault="00FB550E" w:rsidP="00FB550E" w:rsidR="00FB550E"/>
    <w:p w:rsidRDefault="000F3171" w:rsidP="00EA0AE2" w:rsidR="000F3171">
      <w:pPr>
        <w:pStyle w:val="Naslov1"/>
        <w:ind w:firstLine="708" w:left="2832"/>
        <w:jc w:val="left"/>
        <w:rPr>
          <w:rFonts w:cs="Times New Roman" w:hAnsi="Times New Roman" w:ascii="Times New Roman"/>
          <w:b w:val="false"/>
          <w:sz w:val="24"/>
          <w:u w:val="single"/>
        </w:rPr>
      </w:pPr>
      <w:r>
        <w:rPr>
          <w:b w:val="false"/>
          <w:u w:val="single"/>
        </w:rPr>
        <w:t>2</w:t>
      </w:r>
      <w:r w:rsidRPr="00597C80">
        <w:rPr>
          <w:rFonts w:cs="Times New Roman" w:hAnsi="Times New Roman" w:ascii="Times New Roman"/>
          <w:b w:val="false"/>
          <w:sz w:val="24"/>
          <w:u w:val="single"/>
        </w:rPr>
        <w:t>. viši</w:t>
      </w:r>
      <w:r w:rsidRPr="00305E7B">
        <w:rPr>
          <w:rFonts w:cs="Times New Roman" w:hAnsi="Times New Roman" w:ascii="Times New Roman"/>
          <w:b w:val="false"/>
          <w:sz w:val="24"/>
          <w:u w:val="single"/>
        </w:rPr>
        <w:t xml:space="preserve"> isplatni red</w:t>
      </w:r>
    </w:p>
    <w:p w:rsidRDefault="000F3171" w:rsidP="000F3171" w:rsidR="000F3171"/>
    <w:p w:rsidRDefault="000F3171" w:rsidP="000F3171" w:rsidR="000F3171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508"/>
        <w:gridCol w:w="1701"/>
      </w:tblGrid>
      <w:tr w:rsidTr="007564F6" w:rsidR="000F3171" w:rsidRPr="004A6E21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3171" w:rsidP="007564F6" w:rsidR="000F3171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3171" w:rsidP="007564F6" w:rsidR="000F3171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3171" w:rsidP="007564F6" w:rsidR="000F3171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7564F6" w:rsidR="000F3171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3171" w:rsidP="007564F6" w:rsidR="000F3171" w:rsidRPr="004A6E21">
            <w:pPr>
              <w:rPr>
                <w:color w:themeColor="text1" w:val="000000"/>
              </w:rPr>
            </w:pPr>
            <w:r w:rsidRPr="00361F1B">
              <w:rPr>
                <w:color w:themeColor="text1" w:val="000000"/>
              </w:rPr>
              <w:t>HRVATSKA R</w:t>
            </w:r>
            <w:r>
              <w:rPr>
                <w:color w:themeColor="text1" w:val="000000"/>
              </w:rPr>
              <w:t xml:space="preserve">ADIOTELEVIZIJA, javna ustanova , OIB 68419124305, </w:t>
            </w:r>
            <w:r w:rsidRPr="00361F1B">
              <w:rPr>
                <w:color w:themeColor="text1" w:val="000000"/>
              </w:rPr>
              <w:t>Prisavlje 3, Zagreb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 w:rsidRPr="004A6E2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6.178,71 </w:t>
            </w:r>
          </w:p>
        </w:tc>
      </w:tr>
      <w:tr w:rsidTr="007564F6" w:rsidR="000F3171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3171" w:rsidP="007564F6" w:rsidR="000F3171" w:rsidRPr="003F21EA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TRANSŠPED d.d., OIB 65833706049, </w:t>
            </w:r>
            <w:proofErr w:type="spellStart"/>
            <w:r w:rsidRPr="00361F1B">
              <w:rPr>
                <w:color w:themeColor="text1" w:val="000000"/>
              </w:rPr>
              <w:t>Kranjčevićeva</w:t>
            </w:r>
            <w:proofErr w:type="spellEnd"/>
            <w:r w:rsidRPr="00361F1B">
              <w:rPr>
                <w:color w:themeColor="text1" w:val="000000"/>
              </w:rPr>
              <w:t xml:space="preserve"> 11, Zagreb</w:t>
            </w:r>
            <w:r w:rsidRPr="00361F1B">
              <w:rPr>
                <w:color w:themeColor="text1" w:val="000000"/>
              </w:rPr>
              <w:tab/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 w:rsidRPr="00A50A75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16.806,57 </w:t>
            </w:r>
          </w:p>
        </w:tc>
      </w:tr>
      <w:tr w:rsidTr="007564F6" w:rsidR="000F3171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3171" w:rsidP="007564F6" w:rsidR="000F3171" w:rsidRPr="003F21EA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KREŠIMIR LISAK , OIB 20234800100, </w:t>
            </w:r>
            <w:r w:rsidRPr="00361F1B">
              <w:rPr>
                <w:color w:themeColor="text1" w:val="000000"/>
              </w:rPr>
              <w:t>Petrinjska 9, Zagreb</w:t>
            </w:r>
            <w:r w:rsidRPr="00361F1B">
              <w:rPr>
                <w:color w:themeColor="text1" w:val="000000"/>
              </w:rPr>
              <w:tab/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 w:rsidRPr="00A50A75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154.050,00 </w:t>
            </w:r>
          </w:p>
        </w:tc>
      </w:tr>
      <w:tr w:rsidTr="007564F6" w:rsidR="000F3171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3171" w:rsidP="007564F6" w:rsidR="000F3171" w:rsidRPr="003F21EA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PC-SERVIS d.o.o., OIB 23222954401, </w:t>
            </w:r>
            <w:r w:rsidRPr="00361F1B">
              <w:rPr>
                <w:color w:themeColor="text1" w:val="000000"/>
              </w:rPr>
              <w:t>Ravenska 7a, Zagreb</w:t>
            </w:r>
            <w:r w:rsidRPr="00361F1B">
              <w:rPr>
                <w:color w:themeColor="text1" w:val="000000"/>
              </w:rPr>
              <w:tab/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 w:rsidRPr="00A50A75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120.648,49 </w:t>
            </w:r>
          </w:p>
        </w:tc>
      </w:tr>
      <w:tr w:rsidTr="007564F6" w:rsidR="000F3171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3171" w:rsidP="007564F6" w:rsidR="000F3171" w:rsidRPr="003F21EA">
            <w:pPr>
              <w:rPr>
                <w:color w:themeColor="text1" w:val="000000"/>
              </w:rPr>
            </w:pPr>
            <w:r w:rsidRPr="00BA7FA6">
              <w:rPr>
                <w:color w:themeColor="text1" w:val="000000"/>
              </w:rPr>
              <w:t xml:space="preserve">TRIMO d.o.o. </w:t>
            </w:r>
            <w:r>
              <w:rPr>
                <w:color w:themeColor="text1" w:val="000000"/>
              </w:rPr>
              <w:t xml:space="preserve">, OIB21322552923, </w:t>
            </w:r>
            <w:r w:rsidRPr="00BA7FA6">
              <w:rPr>
                <w:color w:themeColor="text1" w:val="000000"/>
              </w:rPr>
              <w:t xml:space="preserve">Prijateljeva 12, 8210 </w:t>
            </w:r>
            <w:proofErr w:type="spellStart"/>
            <w:r w:rsidRPr="00BA7FA6">
              <w:rPr>
                <w:color w:themeColor="text1" w:val="000000"/>
              </w:rPr>
              <w:t>Trebnje</w:t>
            </w:r>
            <w:proofErr w:type="spellEnd"/>
            <w:r w:rsidRPr="00BA7FA6">
              <w:rPr>
                <w:color w:themeColor="text1" w:val="000000"/>
              </w:rPr>
              <w:t>, Slovenija</w:t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 w:rsidRPr="00A50A75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25.203.812,80 </w:t>
            </w:r>
          </w:p>
        </w:tc>
      </w:tr>
      <w:tr w:rsidTr="007564F6" w:rsidR="000F3171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lastRenderedPageBreak/>
              <w:t>6</w:t>
            </w:r>
          </w:p>
        </w:tc>
        <w:tc>
          <w:tcPr>
            <w:tcW w:type="dxa" w:w="750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0F3171" w:rsidP="007564F6" w:rsidR="000F3171" w:rsidRPr="003F21EA">
            <w:pPr>
              <w:rPr>
                <w:color w:themeColor="text1" w:val="000000"/>
              </w:rPr>
            </w:pPr>
            <w:r w:rsidRPr="00BA7FA6">
              <w:rPr>
                <w:color w:themeColor="text1" w:val="000000"/>
              </w:rPr>
              <w:t xml:space="preserve">REPUBLIKA HRVATSKA, Ministarstvo financija, Porezna uprava, Područni ured Zagreb, </w:t>
            </w:r>
            <w:r>
              <w:rPr>
                <w:color w:themeColor="text1" w:val="000000"/>
              </w:rPr>
              <w:t xml:space="preserve">OIB </w:t>
            </w:r>
            <w:r w:rsidRPr="00BA7FA6">
              <w:rPr>
                <w:color w:themeColor="text1" w:val="000000"/>
              </w:rPr>
              <w:t>18683136487</w:t>
            </w:r>
            <w:r w:rsidRPr="00BA7FA6">
              <w:rPr>
                <w:color w:themeColor="text1" w:val="000000"/>
              </w:rPr>
              <w:tab/>
            </w:r>
            <w:r w:rsidRPr="00BA7FA6">
              <w:rPr>
                <w:color w:themeColor="text1" w:val="000000"/>
              </w:rPr>
              <w:tab/>
            </w:r>
          </w:p>
        </w:tc>
        <w:tc>
          <w:tcPr>
            <w:tcW w:type="dxa" w:w="170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0F3171" w:rsidP="007564F6" w:rsidR="000F3171" w:rsidRPr="00A50A75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932,30 </w:t>
            </w:r>
          </w:p>
        </w:tc>
      </w:tr>
    </w:tbl>
    <w:p w:rsidRDefault="000F3171" w:rsidP="000F3171" w:rsidR="000F3171" w:rsidRPr="000F3171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0F3171">
        <w:t>ročištu održanom dana 22</w:t>
      </w:r>
      <w:r>
        <w:t xml:space="preserve">. </w:t>
      </w:r>
      <w:r w:rsidR="00F2236A">
        <w:t>siječnja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A16843" w:rsidP="003F4949" w:rsidR="003F4949">
      <w:pPr>
        <w:jc w:val="center"/>
      </w:pPr>
      <w:r>
        <w:t>U Zagrebu, 22</w:t>
      </w:r>
      <w:r w:rsidR="003F4949">
        <w:t xml:space="preserve">. </w:t>
      </w:r>
      <w:r w:rsidR="005C42D0">
        <w:t xml:space="preserve"> </w:t>
      </w:r>
      <w:r w:rsidR="00F2236A">
        <w:t>siječnja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EA0AE2">
        <w:t>,v.r.</w:t>
      </w:r>
    </w:p>
    <w:p w:rsidRDefault="00FE6520" w:rsidP="003F4949" w:rsidR="00FE6520"/>
    <w:p w:rsidRDefault="00C02364" w:rsidP="003F4949" w:rsidR="00C02364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EA0AE2" w:rsidP="00692346" w:rsidR="00EA0AE2">
      <w:pPr>
        <w:ind w:left="4956"/>
        <w:rPr>
          <w:color w:val="000000"/>
        </w:rPr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EA0AE2" w:rsidP="00C662EE" w:rsidR="00EA0AE2" w:rsidRPr="00C662EE">
      <w:pPr>
        <w:ind w:firstLine="720" w:left="5760"/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2B4A0D" w:rsidR="002B4A0D">
      <w:bookmarkStart w:name="_GoBack" w:id="0"/>
      <w:bookmarkEnd w:id="0"/>
    </w:p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AE2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0F3171">
          <w:t>2720/18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EA0AE2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14694"/>
    <w:rsid w:val="00025B61"/>
    <w:rsid w:val="00044548"/>
    <w:rsid w:val="000C26B2"/>
    <w:rsid w:val="000D0B25"/>
    <w:rsid w:val="000F3171"/>
    <w:rsid w:val="000F548C"/>
    <w:rsid w:val="001411C9"/>
    <w:rsid w:val="00234D11"/>
    <w:rsid w:val="002B4A0D"/>
    <w:rsid w:val="002E33EB"/>
    <w:rsid w:val="00305E7B"/>
    <w:rsid w:val="003467A5"/>
    <w:rsid w:val="003571A3"/>
    <w:rsid w:val="003D1EF2"/>
    <w:rsid w:val="003F4949"/>
    <w:rsid w:val="00435979"/>
    <w:rsid w:val="004C53C4"/>
    <w:rsid w:val="00502F71"/>
    <w:rsid w:val="00597C80"/>
    <w:rsid w:val="005C42D0"/>
    <w:rsid w:val="005D3B6F"/>
    <w:rsid w:val="00621818"/>
    <w:rsid w:val="00682048"/>
    <w:rsid w:val="00704F5D"/>
    <w:rsid w:val="00752CFB"/>
    <w:rsid w:val="00811ABF"/>
    <w:rsid w:val="0085643D"/>
    <w:rsid w:val="00875A4A"/>
    <w:rsid w:val="008C52E0"/>
    <w:rsid w:val="008E122E"/>
    <w:rsid w:val="009545B9"/>
    <w:rsid w:val="00961E1E"/>
    <w:rsid w:val="009C704E"/>
    <w:rsid w:val="00A050E0"/>
    <w:rsid w:val="00A16843"/>
    <w:rsid w:val="00A208FC"/>
    <w:rsid w:val="00A45E1B"/>
    <w:rsid w:val="00A61D0D"/>
    <w:rsid w:val="00A81EFF"/>
    <w:rsid w:val="00AB4558"/>
    <w:rsid w:val="00AC7FCC"/>
    <w:rsid w:val="00B054D8"/>
    <w:rsid w:val="00B231D2"/>
    <w:rsid w:val="00B23C2E"/>
    <w:rsid w:val="00B41753"/>
    <w:rsid w:val="00B804FB"/>
    <w:rsid w:val="00BC2BC3"/>
    <w:rsid w:val="00BE2485"/>
    <w:rsid w:val="00C007C5"/>
    <w:rsid w:val="00C02364"/>
    <w:rsid w:val="00C3243E"/>
    <w:rsid w:val="00CA2230"/>
    <w:rsid w:val="00CB61FA"/>
    <w:rsid w:val="00D127E8"/>
    <w:rsid w:val="00D33877"/>
    <w:rsid w:val="00D56DFC"/>
    <w:rsid w:val="00DC56A0"/>
    <w:rsid w:val="00E825AA"/>
    <w:rsid w:val="00E86DE7"/>
    <w:rsid w:val="00EA0AE2"/>
    <w:rsid w:val="00F2236A"/>
    <w:rsid w:val="00F43804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A0A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0A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A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A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A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A0A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0A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A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A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A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St-2720/2018-14</izvorni_sadrzaj>
    <derivirana_varijabla naziv="DomainObject.Oznaka_1">St-2720/2018-14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2720</izvorni_sadrzaj>
    <derivirana_varijabla naziv="DomainObject.Predmet.Broj_1">2720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St-2720/2018</izvorni_sadrzaj>
    <derivirana_varijabla naziv="DomainObject.Predmet.OznakaBroj_1">St-2720/2018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TRIMO GRAĐENJE d.o.o. za građenje i trgovinu u stečaju</izvorni_sadrzaj>
    <derivirana_varijabla naziv="DomainObject.Predmet.ProtustrankaFormated_1">  Stečajna masa iza TRIMO GRAĐENJE d.o.o. za građenje i trgovinu u stečaju</derivirana_varijabla>
  </DomainObject.Predmet.ProtustrankaFormated>
  <DomainObject.Predmet.ProtustrankaFormatedOIB>
    <izvorni_sadrzaj>  Stečajna masa iza TRIMO GRAĐENJE d.o.o. za građenje i trgovinu u stečaju, OIB 53138868431</izvorni_sadrzaj>
    <derivirana_varijabla naziv="DomainObject.Predmet.ProtustrankaFormatedOIB_1">  Stečajna masa iza TRIMO GRAĐENJE d.o.o. za građenje i trgovinu u stečaju, OIB 53138868431</derivirana_varijabla>
  </DomainObject.Predmet.ProtustrankaFormatedOIB>
  <DomainObject.Predmet.ProtustrankaFormatedWithAdress>
    <izvorni_sadrzaj> Stečajna masa iza TRIMO GRAĐENJE d.o.o. za građenje i trgovinu u stečaju, D. Gervaisa 4, 10000 Zagreb</izvorni_sadrzaj>
    <derivirana_varijabla naziv="DomainObject.Predmet.ProtustrankaFormatedWithAdress_1"> Stečajna masa iza TRIMO GRAĐENJE d.o.o. za građenje i trgovinu u stečaju, D. Gervaisa 4, 10000 Zagreb</derivirana_varijabla>
  </DomainObject.Predmet.ProtustrankaFormatedWithAdress>
  <DomainObject.Predmet.ProtustrankaFormatedWithAdressOIB>
    <izvorni_sadrzaj> Stečajna masa iza TRIMO GRAĐENJE d.o.o. za građenje i trgovinu u stečaju, OIB 53138868431, D. Gervaisa 4, 10000 Zagreb</izvorni_sadrzaj>
    <derivirana_varijabla naziv="DomainObject.Predmet.ProtustrankaFormatedWithAdressOIB_1"> Stečajna masa iza TRIMO GRAĐENJE d.o.o. za građenje i trgovinu u stečaju, OIB 53138868431, D. Gervaisa 4, 10000 Zagreb</derivirana_varijabla>
  </DomainObject.Predmet.ProtustrankaFormatedWithAdressOIB>
  <DomainObject.Predmet.ProtustrankaWithAdress>
    <izvorni_sadrzaj>Stečajna masa iza TRIMO GRAĐENJE d.o.o. za građenje i trgovinu u stečaju D. Gervaisa 4, 10000 Zagreb</izvorni_sadrzaj>
    <derivirana_varijabla naziv="DomainObject.Predmet.ProtustrankaWithAdress_1">Stečajna masa iza TRIMO GRAĐENJE d.o.o. za građenje i trgovinu u stečaju D. Gervaisa 4, 10000 Zagreb</derivirana_varijabla>
  </DomainObject.Predmet.ProtustrankaWithAdress>
  <DomainObject.Predmet.ProtustrankaWithAdressOIB>
    <izvorni_sadrzaj>Stečajna masa iza TRIMO GRAĐENJE d.o.o. za građenje i trgovinu u stečaju, OIB 53138868431, D. Gervaisa 4, 10000 Zagreb</izvorni_sadrzaj>
    <derivirana_varijabla naziv="DomainObject.Predmet.ProtustrankaWithAdressOIB_1">Stečajna masa iza TRIMO GRAĐENJE d.o.o. za građenje i trgovinu u stečaju, OIB 53138868431, D. Gervaisa 4, 10000 Zagreb</derivirana_varijabla>
  </DomainObject.Predmet.ProtustrankaWithAdressOIB>
  <DomainObject.Predmet.ProtustrankaNazivFormated>
    <izvorni_sadrzaj>Stečajna masa iza TRIMO GRAĐENJE d.o.o. za građenje i trgovinu u stečaju</izvorni_sadrzaj>
    <derivirana_varijabla naziv="DomainObject.Predmet.ProtustrankaNazivFormated_1">Stečajna masa iza TRIMO GRAĐENJE d.o.o. za građenje i trgovinu u stečaju</derivirana_varijabla>
  </DomainObject.Predmet.ProtustrankaNazivFormated>
  <DomainObject.Predmet.ProtustrankaNazivFormatedOIB>
    <izvorni_sadrzaj>Stečajna masa iza TRIMO GRAĐENJE d.o.o. za građenje i trgovinu u stečaju, OIB 53138868431</izvorni_sadrzaj>
    <derivirana_varijabla naziv="DomainObject.Predmet.ProtustrankaNazivFormatedOIB_1">Stečajna masa iza TRIMO GRAĐENJE d.o.o. za građenje i trgovinu u stečaju, OIB 53138868431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Alma Klepac</izvorni_sadrzaj>
    <derivirana_varijabla naziv="DomainObject.Predmet.StrankaFormated_1">  Alma Klepac</derivirana_varijabla>
  </DomainObject.Predmet.StrankaFormated>
  <DomainObject.Predmet.StrankaFormatedOIB>
    <izvorni_sadrzaj>  Alma Klepac, OIB 20525854329</izvorni_sadrzaj>
    <derivirana_varijabla naziv="DomainObject.Predmet.StrankaFormatedOIB_1">  Alma Klepac, OIB 20525854329</derivirana_varijabla>
  </DomainObject.Predmet.StrankaFormatedOIB>
  <DomainObject.Predmet.StrankaFormatedWithAdress>
    <izvorni_sadrzaj> Alma Klepac, Ulica Drage Stipca 4, 10000 Zagreb</izvorni_sadrzaj>
    <derivirana_varijabla naziv="DomainObject.Predmet.StrankaFormatedWithAdress_1"> Alma Klepac, Ulica Drage Stipca 4, 10000 Zagreb</derivirana_varijabla>
  </DomainObject.Predmet.StrankaFormatedWithAdress>
  <DomainObject.Predmet.StrankaFormatedWithAdressOIB>
    <izvorni_sadrzaj> Alma Klepac, OIB 20525854329, Ulica Drage Stipca 4, 10000 Zagreb</izvorni_sadrzaj>
    <derivirana_varijabla naziv="DomainObject.Predmet.StrankaFormatedWithAdressOIB_1"> Alma Klepac, OIB 20525854329, Ulica Drage Stipca 4, 10000 Zagreb</derivirana_varijabla>
  </DomainObject.Predmet.StrankaFormatedWithAdressOIB>
  <DomainObject.Predmet.StrankaWithAdress>
    <izvorni_sadrzaj>Alma Klepac Ulica Drage Stipca 4,10000 Zagreb</izvorni_sadrzaj>
    <derivirana_varijabla naziv="DomainObject.Predmet.StrankaWithAdress_1">Alma Klepac Ulica Drage Stipca 4,10000 Zagreb</derivirana_varijabla>
  </DomainObject.Predmet.StrankaWithAdress>
  <DomainObject.Predmet.StrankaWithAdressOIB>
    <izvorni_sadrzaj>Alma Klepac, OIB 20525854329, Ulica Drage Stipca 4,10000 Zagreb</izvorni_sadrzaj>
    <derivirana_varijabla naziv="DomainObject.Predmet.StrankaWithAdressOIB_1">Alma Klepac, OIB 20525854329, Ulica Drage Stipca 4,10000 Zagreb</derivirana_varijabla>
  </DomainObject.Predmet.StrankaWithAdressOIB>
  <DomainObject.Predmet.StrankaNazivFormated>
    <izvorni_sadrzaj>Alma Klepac</izvorni_sadrzaj>
    <derivirana_varijabla naziv="DomainObject.Predmet.StrankaNazivFormated_1">Alma Klepac</derivirana_varijabla>
  </DomainObject.Predmet.StrankaNazivFormated>
  <DomainObject.Predmet.StrankaNazivFormatedOIB>
    <izvorni_sadrzaj>Alma Klepac, OIB 20525854329</izvorni_sadrzaj>
    <derivirana_varijabla naziv="DomainObject.Predmet.StrankaNazivFormatedOIB_1">Alma Klepac, OIB 20525854329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Alma Klepac</item>
    </izvorni_sadrzaj>
    <derivirana_varijabla naziv="DomainObject.Predmet.StrankaListFormated_1">
      <item>Alma Klepac</item>
    </derivirana_varijabla>
  </DomainObject.Predmet.StrankaListFormated>
  <DomainObject.Predmet.StrankaListFormatedOIB>
    <izvorni_sadrzaj>
      <item>Alma Klepac, OIB 20525854329</item>
    </izvorni_sadrzaj>
    <derivirana_varijabla naziv="DomainObject.Predmet.StrankaListFormatedOIB_1">
      <item>Alma Klepac, OIB 20525854329</item>
    </derivirana_varijabla>
  </DomainObject.Predmet.StrankaListFormatedOIB>
  <DomainObject.Predmet.StrankaListFormatedWithAdress>
    <izvorni_sadrzaj>
      <item>Alma Klepac, Ulica Drage Stipca 4, 10000 Zagreb</item>
    </izvorni_sadrzaj>
    <derivirana_varijabla naziv="DomainObject.Predmet.StrankaListFormatedWithAdress_1">
      <item>Alma Klepac, Ulica Drage Stipca 4, 10000 Zagreb</item>
    </derivirana_varijabla>
  </DomainObject.Predmet.StrankaListFormatedWithAdress>
  <DomainObject.Predmet.StrankaListFormatedWithAdressOIB>
    <izvorni_sadrzaj>
      <item>Alma Klepac, OIB 20525854329, Ulica Drage Stipca 4, 10000 Zagreb</item>
    </izvorni_sadrzaj>
    <derivirana_varijabla naziv="DomainObject.Predmet.StrankaListFormatedWithAdressOIB_1">
      <item>Alma Klepac, OIB 20525854329, Ulica Drage Stipca 4, 10000 Zagreb</item>
    </derivirana_varijabla>
  </DomainObject.Predmet.StrankaListFormatedWithAdressOIB>
  <DomainObject.Predmet.StrankaListNazivFormated>
    <izvorni_sadrzaj>
      <item>Alma Klepac</item>
    </izvorni_sadrzaj>
    <derivirana_varijabla naziv="DomainObject.Predmet.StrankaListNazivFormated_1">
      <item>Alma Klepac</item>
    </derivirana_varijabla>
  </DomainObject.Predmet.StrankaListNazivFormated>
  <DomainObject.Predmet.StrankaListNazivFormatedOIB>
    <izvorni_sadrzaj>
      <item>Alma Klepac, OIB 20525854329</item>
    </izvorni_sadrzaj>
    <derivirana_varijabla naziv="DomainObject.Predmet.StrankaListNazivFormatedOIB_1">
      <item>Alma Klepac, OIB 20525854329</item>
    </derivirana_varijabla>
  </DomainObject.Predmet.StrankaListNazivFormatedOIB>
  <DomainObject.Predmet.ProtuStrankaListFormated>
    <izvorni_sadrzaj>
      <item>Stečajna masa iza TRIMO GRAĐENJE d.o.o. za građenje i trgovinu u stečaju</item>
    </izvorni_sadrzaj>
    <derivirana_varijabla naziv="DomainObject.Predmet.ProtuStrankaListFormated_1">
      <item>Stečajna masa iza TRIMO GRAĐENJE d.o.o. za građenje i trgovinu u stečaju</item>
    </derivirana_varijabla>
  </DomainObject.Predmet.ProtuStrankaListFormated>
  <DomainObject.Predmet.ProtuStrankaListFormatedOIB>
    <izvorni_sadrzaj>
      <item>Stečajna masa iza TRIMO GRAĐENJE d.o.o. za građenje i trgovinu u stečaju, OIB 53138868431</item>
    </izvorni_sadrzaj>
    <derivirana_varijabla naziv="DomainObject.Predmet.ProtuStrankaListFormatedOIB_1">
      <item>Stečajna masa iza TRIMO GRAĐENJE d.o.o. za građenje i trgovinu u stečaju, OIB 53138868431</item>
    </derivirana_varijabla>
  </DomainObject.Predmet.ProtuStrankaListFormatedOIB>
  <DomainObject.Predmet.ProtuStrankaListFormatedWithAdress>
    <izvorni_sadrzaj>
      <item>Stečajna masa iza TRIMO GRAĐENJE d.o.o. za građenje i trgovinu u stečaju, D. Gervaisa 4, 10000 Zagreb</item>
    </izvorni_sadrzaj>
    <derivirana_varijabla naziv="DomainObject.Predmet.ProtuStrankaListFormatedWithAdress_1">
      <item>Stečajna masa iza TRIMO GRAĐENJE d.o.o. za građenje i trgovinu u stečaju, D. Gervaisa 4, 10000 Zagreb</item>
    </derivirana_varijabla>
  </DomainObject.Predmet.ProtuStrankaListFormatedWithAdress>
  <DomainObject.Predmet.ProtuStrankaListFormatedWithAdressOIB>
    <izvorni_sadrzaj>
      <item>Stečajna masa iza TRIMO GRAĐENJE d.o.o. za građenje i trgovinu u stečaju, OIB 53138868431, D. Gervaisa 4, 10000 Zagreb</item>
    </izvorni_sadrzaj>
    <derivirana_varijabla naziv="DomainObject.Predmet.ProtuStrankaListFormatedWithAdressOIB_1">
      <item>Stečajna masa iza TRIMO GRAĐENJE d.o.o. za građenje i trgovinu u stečaju, OIB 53138868431, D. Gervaisa 4, 10000 Zagreb</item>
    </derivirana_varijabla>
  </DomainObject.Predmet.ProtuStrankaListFormatedWithAdressOIB>
  <DomainObject.Predmet.ProtuStrankaListNazivFormated>
    <izvorni_sadrzaj>
      <item>Stečajna masa iza TRIMO GRAĐENJE d.o.o. za građenje i trgovinu u stečaju</item>
    </izvorni_sadrzaj>
    <derivirana_varijabla naziv="DomainObject.Predmet.ProtuStrankaListNazivFormated_1">
      <item>Stečajna masa iza TRIMO GRAĐENJE d.o.o. za građenje i trgovinu u stečaju</item>
    </derivirana_varijabla>
  </DomainObject.Predmet.ProtuStrankaListNazivFormated>
  <DomainObject.Predmet.ProtuStrankaListNazivFormatedOIB>
    <izvorni_sadrzaj>
      <item>Stečajna masa iza TRIMO GRAĐENJE d.o.o. za građenje i trgovinu u stečaju, OIB 53138868431</item>
    </izvorni_sadrzaj>
    <derivirana_varijabla naziv="DomainObject.Predmet.ProtuStrankaListNazivFormatedOIB_1">
      <item>Stečajna masa iza TRIMO GRAĐENJE d.o.o. za građenje i trgovinu u stečaju, OIB 53138868431</item>
    </derivirana_varijabla>
  </DomainObject.Predmet.ProtuStrankaListNazivFormatedOIB>
  <DomainObject.Predmet.OstaliListFormated>
    <izvorni_sadrzaj>
      <item>Alma Klepac</item>
    </izvorni_sadrzaj>
    <derivirana_varijabla naziv="DomainObject.Predmet.OstaliListFormated_1">
      <item>Alma Klepac</item>
    </derivirana_varijabla>
  </DomainObject.Predmet.OstaliListFormated>
  <DomainObject.Predmet.OstaliListFormatedOIB>
    <izvorni_sadrzaj>
      <item>Alma Klepac, OIB 20525854329</item>
    </izvorni_sadrzaj>
    <derivirana_varijabla naziv="DomainObject.Predmet.OstaliListFormatedOIB_1">
      <item>Alma Klepac, OIB 20525854329</item>
    </derivirana_varijabla>
  </DomainObject.Predmet.OstaliListFormatedOIB>
  <DomainObject.Predmet.OstaliListFormatedWithAdress>
    <izvorni_sadrzaj>
      <item>Alma Klepac, Ulica Drage Stipca 4, 10000 Zagreb</item>
    </izvorni_sadrzaj>
    <derivirana_varijabla naziv="DomainObject.Predmet.OstaliListFormatedWithAdress_1">
      <item>Alma Klepac, Ulica Drage Stipca 4, 10000 Zagreb</item>
    </derivirana_varijabla>
  </DomainObject.Predmet.OstaliListFormatedWithAdress>
  <DomainObject.Predmet.OstaliListFormatedWithAdressOIB>
    <izvorni_sadrzaj>
      <item>Alma Klepac, OIB 20525854329, Ulica Drage Stipca 4, 10000 Zagreb</item>
    </izvorni_sadrzaj>
    <derivirana_varijabla naziv="DomainObject.Predmet.OstaliListFormatedWithAdressOIB_1">
      <item>Alma Klepac, OIB 20525854329, Ulica Drage Stipca 4, 10000 Zagreb</item>
    </derivirana_varijabla>
  </DomainObject.Predmet.OstaliListFormatedWithAdressOIB>
  <DomainObject.Predmet.OstaliListNazivFormated>
    <izvorni_sadrzaj>
      <item>Alma Klepac</item>
    </izvorni_sadrzaj>
    <derivirana_varijabla naziv="DomainObject.Predmet.OstaliListNazivFormated_1">
      <item>Alma Klepac</item>
    </derivirana_varijabla>
  </DomainObject.Predmet.OstaliListNazivFormated>
  <DomainObject.Predmet.OstaliListNazivFormatedOIB>
    <izvorni_sadrzaj>
      <item>Alma Klepac, OIB 20525854329</item>
    </izvorni_sadrzaj>
    <derivirana_varijabla naziv="DomainObject.Predmet.OstaliListNazivFormatedOIB_1"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St-2720/2018-14</izvorni_sadrzaj>
    <derivirana_varijabla naziv="DomainObject.PoslovniBrojDokumenta_1">St-2720/2018-14</derivirana_varijabla>
  </DomainObject.PoslovniBrojDokumenta>
  <DomainObject.Predmet.StrankaIDrugi>
    <izvorni_sadrzaj>Alma Klepac</izvorni_sadrzaj>
    <derivirana_varijabla naziv="DomainObject.Predmet.StrankaIDrugi_1">Alma Klepac</derivirana_varijabla>
  </DomainObject.Predmet.StrankaIDrugi>
  <DomainObject.Predmet.ProtustrankaIDrugi>
    <izvorni_sadrzaj>Stečajna masa iza TRIMO GRAĐENJE d.o.o. za građenje i trgovinu u stečaju</izvorni_sadrzaj>
    <derivirana_varijabla naziv="DomainObject.Predmet.ProtustrankaIDrugi_1">Stečajna masa iza TRIMO GRAĐENJE d.o.o. za građenje i trgovinu u stečaju</derivirana_varijabla>
  </DomainObject.Predmet.ProtustrankaIDrugi>
  <DomainObject.Predmet.StrankaIDrugiAdressOIB>
    <izvorni_sadrzaj>Alma Klepac, OIB 20525854329, Ulica Drage Stipca 4, 10000 Zagreb</izvorni_sadrzaj>
    <derivirana_varijabla naziv="DomainObject.Predmet.StrankaIDrugiAdressOIB_1">Alma Klepac, OIB 20525854329, Ulica Drage Stipca 4, 10000 Zagreb</derivirana_varijabla>
  </DomainObject.Predmet.StrankaIDrugiAdressOIB>
  <DomainObject.Predmet.ProtustrankaIDrugiAdressOIB>
    <izvorni_sadrzaj>Stečajna masa iza TRIMO GRAĐENJE d.o.o. za građenje i trgovinu u stečaju, OIB 53138868431, D. Gervaisa 4, 10000 Zagreb</izvorni_sadrzaj>
    <derivirana_varijabla naziv="DomainObject.Predmet.ProtustrankaIDrugiAdressOIB_1">Stečajna masa iza TRIMO GRAĐENJE d.o.o. za građenje i trgovinu u stečaju, OIB 53138868431, D. Gervaisa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Alma Klepac</item>
      <item>Stečajna masa iza TRIMO GRAĐENJE d.o.o. za građenje i trgovinu u stečaju</item>
      <item>Alma Klepac</item>
    </izvorni_sadrzaj>
    <derivirana_varijabla naziv="DomainObject.Predmet.SudioniciListNaziv_1">
      <item>Alma Klepac</item>
      <item>Stečajna masa iza TRIMO GRAĐENJE d.o.o. za građenje i trgovinu u stečaju</item>
      <item>Alma Klepac</item>
    </derivirana_varijabla>
  </DomainObject.Predmet.SudioniciListNaziv>
  <DomainObject.Predmet.SudioniciListAdressOIB>
    <izvorni_sadrzaj>
      <item>Alma Klepac, OIB 20525854329, Ulica Drage Stipca 4,10000 Zagreb</item>
      <item>Stečajna masa iza TRIMO GRAĐENJE d.o.o. za građenje i trgovinu u stečaju, OIB 53138868431, D. Gervaisa 4,10000 Zagreb</item>
      <item>Alma Klepac, OIB 20525854329, Ulica Drage Stipca 4,10000 Zagreb</item>
    </izvorni_sadrzaj>
    <derivirana_varijabla naziv="DomainObject.Predmet.SudioniciListAdressOIB_1">
      <item>Alma Klepac, OIB 20525854329, Ulica Drage Stipca 4,10000 Zagreb</item>
      <item>Stečajna masa iza TRIMO GRAĐENJE d.o.o. za građenje i trgovinu u stečaju, OIB 53138868431, D. Gervaisa 4,10000 Zagreb</item>
      <item>Alma Klepac, OIB 20525854329, Ulica Drage Stipca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20525854329</item>
      <item>, OIB 53138868431</item>
      <item>, OIB 20525854329</item>
    </izvorni_sadrzaj>
    <derivirana_varijabla naziv="DomainObject.Predmet.SudioniciListNazivOIB_1">
      <item>, OIB 20525854329</item>
      <item>, OIB 53138868431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St-2720/2018-13</izvorni_sadrzaj>
    <derivirana_varijabla naziv="DomainObject.PredzadnjaOdlukaIzPredmeta.Oznaka_1">St-2720/2018-13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2060</properties:Characters>
  <properties:Lines>96</properties:Lines>
  <properties:Paragraphs>62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2019-01-22T13:08:00Z</dcterms:created>
  <dc:creator>Monika Grbac</dc:creator>
  <cp:lastModifiedBy>Monika Grbac</cp:lastModifiedBy>
  <cp:lastPrinted>2019-01-22T13:09:00Z</cp:lastPrinted>
  <dcterms:modified xmlns:xsi="http://www.w3.org/2001/XMLSchema-instance" xsi:type="dcterms:W3CDTF">2019-01-22T13:11:00Z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St-2720/2018-14 / Odluka - Rješenje - utvrđene i osporene tražbine (st-2720-18.docx)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