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AB2D06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B2D06">
              <w:rPr>
                <w:noProof/>
              </w:rPr>
              <w:t>46/2014-155</w:t>
            </w:r>
          </w:p>
        </w:tc>
      </w:tr>
    </w:tbl>
    <w:p w14:textId="e1f0f7f" w14:paraId="e1f0f7f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AB2D06" w:rsidRPr="00AB2D06">
        <w:t>u stečajnom postupku nad imovinom dužnika pojedinca NEDJELJKA NIKOLIĆA, vlasnika građevinskog obrta JAKIĆ INŽENJERING, OIB: 77668285262, Lovreć bb, Lovreć</w:t>
      </w:r>
      <w:r w:rsidR="00561768">
        <w:t xml:space="preserve">, </w:t>
      </w:r>
      <w:r w:rsidR="00AB2D06">
        <w:t>20. prosinca</w:t>
      </w:r>
      <w:r w:rsidR="00561768">
        <w:t xml:space="preserve"> </w:t>
      </w:r>
      <w:r w:rsidR="00EA3C60" w:rsidRPr="00EA3C60">
        <w:t>2018.</w:t>
      </w:r>
    </w:p>
    <w:p w:rsidRDefault="00557DDC" w:rsidP="0013181F" w:rsidR="00B8168C">
      <w:pPr>
        <w:spacing w:after="240" w:before="240"/>
        <w:jc w:val="center"/>
      </w:pPr>
      <w:r>
        <w:t>z a k l j u č i o  j e</w:t>
      </w:r>
    </w:p>
    <w:p w:rsidRDefault="00561768" w:rsidP="00D06BC0" w:rsidR="00AB2D06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>ponuditelju Frani Biočiću, Cesta Dr. Franje Tuđmana 149, Kaštel Sućurac, OIB: 38117054459, na račun IBAN: HR 123600003217454352:</w:t>
      </w:r>
    </w:p>
    <w:p w:rsidRDefault="00D06BC0" w:rsidP="00EA3C60" w:rsidR="00D06BC0" w:rsidRPr="00D06BC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 xml:space="preserve">1. </w:t>
      </w:r>
      <w:r w:rsidR="00AB2D06">
        <w:rPr>
          <w:rFonts w:eastAsia="Times New Roman"/>
          <w:lang w:eastAsia="hr-HR"/>
        </w:rPr>
        <w:t>za ID nadmetanja: 10711, u iznosu od 2.850,00 kn</w:t>
      </w:r>
    </w:p>
    <w:p w:rsidRDefault="00D06BC0" w:rsidP="00EA3C60" w:rsidR="00AB2D06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 xml:space="preserve">2. </w:t>
      </w:r>
      <w:r w:rsidR="00AB2D06">
        <w:rPr>
          <w:rFonts w:eastAsia="Times New Roman"/>
          <w:lang w:eastAsia="hr-HR"/>
        </w:rPr>
        <w:t>za ID nadmetanja: 10706, u iznosu od 3.615,00 kn</w:t>
      </w:r>
    </w:p>
    <w:p w:rsidRDefault="00561768" w:rsidP="00EA3C60" w:rsidR="00561768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3.</w:t>
      </w:r>
      <w:r w:rsidR="00AB2D06" w:rsidRPr="00AB2D06">
        <w:rPr>
          <w:rFonts w:eastAsia="Times New Roman"/>
          <w:lang w:eastAsia="hr-HR"/>
        </w:rPr>
        <w:t xml:space="preserve"> </w:t>
      </w:r>
      <w:r w:rsidR="00AB2D06">
        <w:rPr>
          <w:rFonts w:eastAsia="Times New Roman"/>
          <w:lang w:eastAsia="hr-HR"/>
        </w:rPr>
        <w:t>za ID nadmetanja: 10707, u iznosu od 2.355,00 kn</w:t>
      </w:r>
    </w:p>
    <w:p w:rsidRDefault="00AB2D06" w:rsidP="00EA3C60" w:rsidR="00AB2D06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4.</w:t>
      </w:r>
      <w:r w:rsidRPr="00AB2D0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za ID nadmetanja: 10708, u iznosu od 2.355,00 kn</w:t>
      </w:r>
    </w:p>
    <w:p w:rsidRDefault="00AB2D06" w:rsidP="00EA3C60" w:rsidR="00AB2D06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5.</w:t>
      </w:r>
      <w:r w:rsidRPr="00AB2D0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za ID nadmetanja: 10709, u iznosu od 2.355,00 kn.</w:t>
      </w:r>
    </w:p>
    <w:p w:rsidRDefault="00561768" w:rsidP="00AB2D06" w:rsidR="00AB2D06">
      <w:pPr>
        <w:pStyle w:val="Tijeloteksta"/>
        <w:spacing w:before="3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</w:t>
      </w:r>
      <w:r w:rsidR="00AB2D06" w:rsidRP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vraćanje novčanih sredstava uplaćenih s osnova jamčevine ponuditelju </w:t>
      </w:r>
      <w:r w:rsidR="00AB2D06">
        <w:rPr>
          <w:rFonts w:cs="Times New Roman" w:eastAsia="Times New Roman" w:hAnsi="Times New Roman" w:ascii="Times New Roman"/>
          <w:sz w:val="24"/>
          <w:szCs w:val="24"/>
          <w:lang w:eastAsia="hr-HR"/>
        </w:rPr>
        <w:t>Jeleni Jerković, Makarska ulica 9, Split, OIB: 71531008317, na račun IBAN: HR 8723300033200367443:</w:t>
      </w:r>
    </w:p>
    <w:p w:rsidRDefault="00AB2D06" w:rsidP="00AB2D06" w:rsidR="00AB2D06" w:rsidRPr="00D06BC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 xml:space="preserve">1. </w:t>
      </w:r>
      <w:r>
        <w:rPr>
          <w:rFonts w:eastAsia="Times New Roman"/>
          <w:lang w:eastAsia="hr-HR"/>
        </w:rPr>
        <w:t>za ID nadmetanja: 10706, u iznosu od 3.615,00 kn</w:t>
      </w:r>
    </w:p>
    <w:p w:rsidRDefault="00AB2D06" w:rsidP="00AB2D06" w:rsidR="00AB2D06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 xml:space="preserve">2. </w:t>
      </w:r>
      <w:r>
        <w:rPr>
          <w:rFonts w:eastAsia="Times New Roman"/>
          <w:lang w:eastAsia="hr-HR"/>
        </w:rPr>
        <w:t>za ID nadmetanja: 10708, u iznosu od 2.355,00 kn.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AB2D06" w:rsidR="00AB2D06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</w:t>
      </w:r>
      <w:r w:rsidR="00AB2D06" w:rsidRPr="00AB2D06">
        <w:rPr>
          <w:rFonts w:eastAsia="Times New Roman"/>
          <w:lang w:eastAsia="hr-HR"/>
        </w:rPr>
        <w:t>imovinom dužnika pojedinca NEDJELJKA NIKOLIĆA, vlasnika građevinskog obrta JAKIĆ INŽENJERING, OIB: 77668285262, Lovreć bb, Lovreć, 20</w:t>
      </w:r>
      <w:r w:rsidR="00AB2D06">
        <w:rPr>
          <w:rFonts w:eastAsia="Times New Roman"/>
          <w:lang w:eastAsia="hr-HR"/>
        </w:rPr>
        <w:t>, određena je prodaja nekretnina u vlasništvu stečajnog dužnika.</w:t>
      </w:r>
    </w:p>
    <w:p w:rsidRDefault="007625A1" w:rsidP="009C76A1" w:rsidR="00786C7B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</w:t>
      </w:r>
      <w:r w:rsidR="00AB2D06">
        <w:rPr>
          <w:rFonts w:eastAsia="Times New Roman"/>
          <w:lang w:eastAsia="hr-HR"/>
        </w:rPr>
        <w:t xml:space="preserve">19. prosinca 2018. </w:t>
      </w:r>
      <w:r w:rsidRPr="007625A1">
        <w:rPr>
          <w:rFonts w:eastAsia="Times New Roman"/>
          <w:lang w:eastAsia="hr-HR"/>
        </w:rPr>
        <w:t xml:space="preserve">dostavila ovom sudu </w:t>
      </w:r>
      <w:r w:rsidR="00AB2D06">
        <w:rPr>
          <w:rFonts w:eastAsia="Times New Roman"/>
          <w:lang w:eastAsia="hr-HR"/>
        </w:rPr>
        <w:t xml:space="preserve">obavijesti </w:t>
      </w:r>
      <w:r w:rsidR="00786C7B">
        <w:rPr>
          <w:rFonts w:eastAsia="Times New Roman"/>
          <w:lang w:eastAsia="hr-HR"/>
        </w:rPr>
        <w:t>iz kojih proizlazi:</w:t>
      </w:r>
    </w:p>
    <w:p w:rsidRDefault="00786C7B" w:rsidP="00786C7B" w:rsidR="00786C7B">
      <w:pPr>
        <w:spacing w:before="6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</w:t>
      </w:r>
      <w:r w:rsidR="0013181F">
        <w:rPr>
          <w:rFonts w:eastAsia="Times New Roman"/>
          <w:lang w:eastAsia="hr-HR"/>
        </w:rPr>
        <w:t xml:space="preserve">da je Frane Biočić, </w:t>
      </w:r>
      <w:r w:rsidR="0013181F" w:rsidRPr="0013181F">
        <w:rPr>
          <w:rFonts w:eastAsia="Times New Roman"/>
          <w:lang w:eastAsia="hr-HR"/>
        </w:rPr>
        <w:t>Cesta Dr. Franje Tuđmana 149, Kaštel Sućurac, OIB: 38117054459</w:t>
      </w:r>
      <w:r w:rsidR="0013181F">
        <w:rPr>
          <w:rFonts w:eastAsia="Times New Roman"/>
          <w:lang w:eastAsia="hr-HR"/>
        </w:rPr>
        <w:t xml:space="preserve">, uplatio </w:t>
      </w:r>
      <w:r>
        <w:rPr>
          <w:rFonts w:eastAsia="Times New Roman"/>
          <w:lang w:eastAsia="hr-HR"/>
        </w:rPr>
        <w:t>pripadne jamčevine u nadmetanjima</w:t>
      </w:r>
      <w:r w:rsidRPr="00786C7B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ID: 10705, 10711, 10706, 10707, 10708 i 10709; da je kupio nekretninu u nadmetanju ID: 10705 te da je poslao upit za povrat jamčevina u ostalim nadmetanjima</w:t>
      </w:r>
    </w:p>
    <w:p w:rsidRDefault="00786C7B" w:rsidP="00786C7B" w:rsidR="00786C7B">
      <w:pPr>
        <w:spacing w:before="6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da je </w:t>
      </w:r>
      <w:r w:rsidR="0013181F">
        <w:rPr>
          <w:rFonts w:eastAsia="Times New Roman"/>
          <w:lang w:eastAsia="hr-HR"/>
        </w:rPr>
        <w:t xml:space="preserve">Jelena Jerković, </w:t>
      </w:r>
      <w:r w:rsidR="0013181F" w:rsidRPr="0013181F">
        <w:rPr>
          <w:rFonts w:eastAsia="Times New Roman"/>
          <w:lang w:eastAsia="hr-HR"/>
        </w:rPr>
        <w:t>Makarska ulica 9, Split, OIB: 71531008317</w:t>
      </w:r>
      <w:r w:rsidR="0013181F">
        <w:rPr>
          <w:rFonts w:eastAsia="Times New Roman"/>
          <w:lang w:eastAsia="hr-HR"/>
        </w:rPr>
        <w:t>,</w:t>
      </w:r>
      <w:r>
        <w:rPr>
          <w:rFonts w:eastAsia="Times New Roman"/>
          <w:lang w:eastAsia="hr-HR"/>
        </w:rPr>
        <w:t xml:space="preserve"> uplatila pripadne jamčevine u nadmetanjima ID: 10706 i 10708 te da je poslala upit za povrat predmetnih jamčevina.</w:t>
      </w:r>
      <w:r w:rsidR="0013181F">
        <w:rPr>
          <w:rFonts w:eastAsia="Times New Roman"/>
          <w:lang w:eastAsia="hr-HR"/>
        </w:rPr>
        <w:t xml:space="preserve"> </w:t>
      </w:r>
    </w:p>
    <w:p w:rsidRDefault="007625A1" w:rsidP="007625A1" w:rsidR="00786C7B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lastRenderedPageBreak/>
        <w:tab/>
        <w:t xml:space="preserve">Slijedom navedenog, </w:t>
      </w:r>
      <w:r w:rsidR="00786C7B">
        <w:rPr>
          <w:rFonts w:eastAsia="Times New Roman"/>
          <w:lang w:eastAsia="hr-HR"/>
        </w:rPr>
        <w:t>u predmetnim obavijestima FINA je pozvala sud da se uplatiteljima Frani Biočiću i Jeleni Jerković vrate jamčevine.</w:t>
      </w:r>
    </w:p>
    <w:p w:rsidRDefault="00786C7B" w:rsidP="007625A1" w:rsidR="007625A1" w:rsidRPr="007625A1">
      <w:pPr>
        <w:spacing w:before="20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Sukladno prijedlogu FINA-e i</w:t>
      </w:r>
      <w:r w:rsidR="007625A1" w:rsidRPr="007625A1">
        <w:rPr>
          <w:rFonts w:eastAsia="Times New Roman"/>
          <w:lang w:eastAsia="hr-HR"/>
        </w:rPr>
        <w:t xml:space="preserve"> odredbama</w:t>
      </w:r>
      <w:r>
        <w:rPr>
          <w:rFonts w:eastAsia="Times New Roman"/>
          <w:lang w:eastAsia="hr-HR"/>
        </w:rPr>
        <w:t xml:space="preserve"> članka 247. stavka 1. </w:t>
      </w:r>
      <w:r w:rsidRPr="00786C7B">
        <w:rPr>
          <w:rFonts w:eastAsia="Times New Roman"/>
          <w:lang w:eastAsia="hr-HR"/>
        </w:rPr>
        <w:t xml:space="preserve">Stečajnog zakona („Narodne novine“ </w:t>
      </w:r>
      <w:r>
        <w:rPr>
          <w:rFonts w:eastAsia="Times New Roman"/>
          <w:lang w:eastAsia="hr-HR"/>
        </w:rPr>
        <w:t>71/15 i 104/17</w:t>
      </w:r>
      <w:r w:rsidRPr="00786C7B">
        <w:rPr>
          <w:rFonts w:eastAsia="Times New Roman"/>
          <w:lang w:eastAsia="hr-HR"/>
        </w:rPr>
        <w:t>)</w:t>
      </w:r>
      <w:r>
        <w:rPr>
          <w:rFonts w:eastAsia="Times New Roman"/>
          <w:lang w:eastAsia="hr-HR"/>
        </w:rPr>
        <w:t xml:space="preserve"> te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="007625A1"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="007625A1"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 xml:space="preserve"> 156/14), odlučeno</w:t>
      </w:r>
      <w:r w:rsidR="0013181F">
        <w:rPr>
          <w:rFonts w:eastAsia="Times New Roman"/>
          <w:lang w:eastAsia="hr-HR"/>
        </w:rPr>
        <w:t xml:space="preserve"> je</w:t>
      </w:r>
      <w:r w:rsidR="007625A1" w:rsidRPr="007625A1">
        <w:rPr>
          <w:rFonts w:eastAsia="Times New Roman"/>
          <w:lang w:eastAsia="hr-HR"/>
        </w:rPr>
        <w:t xml:space="preserve"> kao u izreci ovog zaključka.</w:t>
      </w:r>
    </w:p>
    <w:p w:rsidRDefault="00D06BC0" w:rsidP="00D06BC0" w:rsidR="00D06BC0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13181F">
        <w:t>20. prosinca</w:t>
      </w:r>
      <w:r w:rsidR="00415036">
        <w:t xml:space="preserve"> </w:t>
      </w:r>
      <w:r w:rsidR="008E7868">
        <w:t>2018.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127163">
      <w:pPr>
        <w:ind w:left="6372"/>
        <w:jc w:val="center"/>
      </w:pPr>
      <w:r>
        <w:t>Ana Golub Gruić</w:t>
      </w:r>
      <w:r w:rsidR="00127163">
        <w:t>, v.r.</w:t>
      </w:r>
    </w:p>
    <w:p w:rsidRDefault="00127163" w:rsidP="008832A6" w:rsidR="00127163">
      <w:pPr>
        <w:jc w:val="right"/>
      </w:pPr>
      <w:r>
        <w:t>za točnost otpravka – ovlašteni službenik</w:t>
      </w:r>
    </w:p>
    <w:p w:rsidRDefault="00127163" w:rsidP="008832A6" w:rsidR="00127163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163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27163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7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16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716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716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716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7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16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716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716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716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St-46/2014-145</izvorni_sadrzaj>
    <derivirana_varijabla naziv="DomainObject.PredzadnjaOdlukaIzPredmeta.Oznaka_1">St-46/2014-145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8F83C-AA6A-40C1-B54A-394D4FDBC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424</properties:Words>
  <properties:Characters>2309</properties:Characters>
  <properties:Lines>62</properties:Lines>
  <properties:Paragraphs>30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2018-12-20T07:56:00Z</cp:lastPrinted>
  <dcterms:modified xmlns:xsi="http://www.w3.org/2001/XMLSchema-instance" xsi:type="dcterms:W3CDTF">2018-12-20T07:56:00Z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(St-46-2014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