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e934" w14:paraId="4b5e934" w:rsidRDefault="00D74BF3" w:rsidP="00C90ED6" w:rsidR="00C90ED6">
      <w:pPr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t xml:space="preserve">          </w:t>
      </w:r>
      <w:r w:rsidR="00C90ED6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REPUBLIKA HRVATSKA</w:t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TRGOVAČKI SUD U ZAGREBU</w:t>
      </w:r>
    </w:p>
    <w:p w:rsidRDefault="00D74BF3" w:rsidP="00D74BF3" w:rsidR="00C90ED6" w:rsidRPr="00D74BF3">
      <w:pPr>
        <w:jc w:val="both"/>
        <w:rPr>
          <w:sz w:val="24"/>
          <w:szCs w:val="24"/>
        </w:rPr>
      </w:pPr>
      <w:r>
        <w:rPr>
          <w:sz w:val="24"/>
          <w:szCs w:val="24"/>
        </w:rPr>
        <w:t>Zagreb</w:t>
      </w:r>
      <w:r w:rsidR="00E703AA">
        <w:rPr>
          <w:sz w:val="24"/>
          <w:szCs w:val="24"/>
        </w:rPr>
        <w:t xml:space="preserve">, </w:t>
      </w:r>
      <w:proofErr w:type="spellStart"/>
      <w:r w:rsidR="00E703AA">
        <w:rPr>
          <w:sz w:val="24"/>
          <w:szCs w:val="24"/>
        </w:rPr>
        <w:t>Amruševa</w:t>
      </w:r>
      <w:proofErr w:type="spellEnd"/>
      <w:r w:rsidR="00E703AA">
        <w:rPr>
          <w:sz w:val="24"/>
          <w:szCs w:val="24"/>
        </w:rPr>
        <w:t xml:space="preserve"> 2/II</w:t>
      </w:r>
      <w:r w:rsidR="00E703AA">
        <w:rPr>
          <w:sz w:val="24"/>
          <w:szCs w:val="24"/>
        </w:rPr>
        <w:tab/>
      </w:r>
      <w:r w:rsidR="00E703AA">
        <w:rPr>
          <w:sz w:val="24"/>
          <w:szCs w:val="24"/>
        </w:rPr>
        <w:tab/>
      </w:r>
      <w:r w:rsidR="00E703AA">
        <w:rPr>
          <w:sz w:val="24"/>
          <w:szCs w:val="24"/>
        </w:rPr>
        <w:tab/>
      </w:r>
      <w:r w:rsidR="00E703AA">
        <w:rPr>
          <w:sz w:val="24"/>
          <w:szCs w:val="24"/>
        </w:rPr>
        <w:tab/>
      </w:r>
      <w:r w:rsidR="00E703AA">
        <w:rPr>
          <w:sz w:val="24"/>
          <w:szCs w:val="24"/>
        </w:rPr>
        <w:tab/>
        <w:t xml:space="preserve">         </w:t>
      </w:r>
      <w:r w:rsidR="00FB71A2">
        <w:rPr>
          <w:sz w:val="24"/>
          <w:szCs w:val="24"/>
        </w:rPr>
        <w:t xml:space="preserve">   </w:t>
      </w:r>
      <w:r w:rsidRPr="00D74BF3">
        <w:rPr>
          <w:sz w:val="24"/>
          <w:szCs w:val="24"/>
        </w:rPr>
        <w:t>48. St-</w:t>
      </w:r>
      <w:r w:rsidR="009E3AF7">
        <w:rPr>
          <w:sz w:val="24"/>
          <w:szCs w:val="24"/>
        </w:rPr>
        <w:t>5243</w:t>
      </w:r>
      <w:r>
        <w:rPr>
          <w:sz w:val="24"/>
          <w:szCs w:val="24"/>
        </w:rPr>
        <w:t>/</w:t>
      </w:r>
      <w:r w:rsidRPr="00D74BF3">
        <w:rPr>
          <w:sz w:val="24"/>
          <w:szCs w:val="24"/>
        </w:rPr>
        <w:t>16</w:t>
      </w:r>
      <w:r w:rsidR="00E703AA">
        <w:rPr>
          <w:sz w:val="24"/>
          <w:szCs w:val="24"/>
        </w:rPr>
        <w:t>-15</w:t>
      </w: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R E P U B L I K A    H R V A T S K A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ab/>
        <w:t xml:space="preserve"> </w:t>
      </w:r>
    </w:p>
    <w:p w:rsidRDefault="00E56F96" w:rsidP="00C90ED6" w:rsidR="00C90ED6" w:rsidRPr="00D74BF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CF3D24" w:rsidP="00C90ED6" w:rsidR="00C90E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90ED6" w:rsidRPr="00D74BF3">
        <w:rPr>
          <w:sz w:val="24"/>
          <w:szCs w:val="24"/>
        </w:rPr>
        <w:t xml:space="preserve">Trgovački sud u Zagrebu po sucu </w:t>
      </w:r>
      <w:r w:rsidR="0003348B">
        <w:rPr>
          <w:sz w:val="24"/>
          <w:szCs w:val="24"/>
        </w:rPr>
        <w:t xml:space="preserve">toga suda </w:t>
      </w:r>
      <w:r w:rsidR="00C90ED6" w:rsidRPr="00D74BF3">
        <w:rPr>
          <w:sz w:val="24"/>
          <w:szCs w:val="24"/>
        </w:rPr>
        <w:t xml:space="preserve">Vesni Sremac Šoštar </w:t>
      </w:r>
      <w:r w:rsidR="00E53676" w:rsidRPr="00E53676">
        <w:rPr>
          <w:sz w:val="24"/>
          <w:szCs w:val="24"/>
        </w:rPr>
        <w:t>u stečajnom predmetu stečajnog dužnika AVANTURIS</w:t>
      </w:r>
      <w:r w:rsidR="00E53676">
        <w:rPr>
          <w:sz w:val="24"/>
          <w:szCs w:val="24"/>
        </w:rPr>
        <w:t xml:space="preserve">T d.o.o., Zagreb, </w:t>
      </w:r>
      <w:proofErr w:type="spellStart"/>
      <w:r w:rsidR="00E53676">
        <w:rPr>
          <w:sz w:val="24"/>
          <w:szCs w:val="24"/>
        </w:rPr>
        <w:t>Nečujamska</w:t>
      </w:r>
      <w:proofErr w:type="spellEnd"/>
      <w:r w:rsidR="00E53676">
        <w:rPr>
          <w:sz w:val="24"/>
          <w:szCs w:val="24"/>
        </w:rPr>
        <w:t xml:space="preserve"> 11</w:t>
      </w:r>
      <w:r w:rsidR="00E53676" w:rsidRPr="00E53676">
        <w:rPr>
          <w:sz w:val="24"/>
          <w:szCs w:val="24"/>
        </w:rPr>
        <w:t>, OIB: 47587290634, radi provođenja stečajnog postupka</w:t>
      </w:r>
      <w:r w:rsidR="00B1364B">
        <w:rPr>
          <w:sz w:val="24"/>
          <w:szCs w:val="24"/>
        </w:rPr>
        <w:t xml:space="preserve">, dana </w:t>
      </w:r>
      <w:r w:rsidR="00E53676">
        <w:rPr>
          <w:sz w:val="24"/>
          <w:szCs w:val="24"/>
        </w:rPr>
        <w:t xml:space="preserve">10. srpnja </w:t>
      </w:r>
      <w:r>
        <w:rPr>
          <w:sz w:val="24"/>
          <w:szCs w:val="24"/>
        </w:rPr>
        <w:t>2017</w:t>
      </w:r>
      <w:r w:rsidR="00C90ED6" w:rsidRPr="00D74BF3">
        <w:rPr>
          <w:sz w:val="24"/>
          <w:szCs w:val="24"/>
        </w:rPr>
        <w:t xml:space="preserve">. </w:t>
      </w:r>
      <w:r w:rsidR="00E53676" w:rsidRPr="00D74BF3">
        <w:rPr>
          <w:sz w:val="24"/>
          <w:szCs w:val="24"/>
        </w:rPr>
        <w:t>G</w:t>
      </w:r>
      <w:r w:rsidR="00C90ED6" w:rsidRPr="00D74BF3">
        <w:rPr>
          <w:sz w:val="24"/>
          <w:szCs w:val="24"/>
        </w:rPr>
        <w:t>odine</w:t>
      </w:r>
    </w:p>
    <w:p w:rsidRDefault="00E53676" w:rsidP="00C90ED6" w:rsidR="00E53676" w:rsidRPr="00D74BF3">
      <w:pPr>
        <w:jc w:val="both"/>
        <w:rPr>
          <w:sz w:val="24"/>
          <w:szCs w:val="24"/>
        </w:rPr>
      </w:pPr>
    </w:p>
    <w:p w:rsidRDefault="00E56F96" w:rsidP="00C90ED6" w:rsidR="00C90E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C90ED6" w:rsidRPr="00D74BF3">
        <w:rPr>
          <w:sz w:val="24"/>
          <w:szCs w:val="24"/>
        </w:rPr>
        <w:t xml:space="preserve">    j e</w:t>
      </w:r>
    </w:p>
    <w:p w:rsidRDefault="00CF3D24" w:rsidP="00C90ED6" w:rsidR="00CF3D24" w:rsidRPr="00D74BF3">
      <w:pPr>
        <w:jc w:val="center"/>
        <w:rPr>
          <w:sz w:val="24"/>
          <w:szCs w:val="24"/>
        </w:rPr>
      </w:pPr>
    </w:p>
    <w:p w:rsidRDefault="00B95792" w:rsidP="00E53676" w:rsidR="00B95792">
      <w:pPr>
        <w:rPr>
          <w:szCs w:val="24"/>
        </w:rPr>
      </w:pPr>
      <w:r>
        <w:rPr>
          <w:szCs w:val="24"/>
        </w:rPr>
        <w:t xml:space="preserve">1. </w:t>
      </w:r>
      <w:r w:rsidR="00E53676">
        <w:rPr>
          <w:szCs w:val="24"/>
        </w:rPr>
        <w:t xml:space="preserve">Ročište </w:t>
      </w:r>
      <w:r w:rsidR="00E53676" w:rsidRPr="00E53676">
        <w:rPr>
          <w:szCs w:val="24"/>
        </w:rPr>
        <w:t xml:space="preserve">radi očitovanja o prijedlogu za otvaranje stečajnog postupka </w:t>
      </w:r>
      <w:r w:rsidR="00CF3D24">
        <w:rPr>
          <w:szCs w:val="24"/>
        </w:rPr>
        <w:t xml:space="preserve">određeno za dan </w:t>
      </w:r>
      <w:r w:rsidR="00E53676" w:rsidRPr="00E53676">
        <w:rPr>
          <w:szCs w:val="24"/>
        </w:rPr>
        <w:t xml:space="preserve">                                      </w:t>
      </w:r>
      <w:r w:rsidR="00E53676">
        <w:rPr>
          <w:szCs w:val="24"/>
        </w:rPr>
        <w:t xml:space="preserve">17. srpnja 2017.  u 10,15  sati </w:t>
      </w:r>
      <w:r w:rsidR="00CF3D24" w:rsidRPr="00CF3D24">
        <w:rPr>
          <w:szCs w:val="24"/>
        </w:rPr>
        <w:t>u zgradi Trgovačkog sud</w:t>
      </w:r>
      <w:r w:rsidR="00CF3D24">
        <w:rPr>
          <w:szCs w:val="24"/>
        </w:rPr>
        <w:t>a u Zag</w:t>
      </w:r>
      <w:r w:rsidR="00E53676">
        <w:rPr>
          <w:szCs w:val="24"/>
        </w:rPr>
        <w:t xml:space="preserve">rebu, Petrinjska 8, soba broj 55/III- dvorišna zgrada, </w:t>
      </w:r>
      <w:r w:rsidR="002C0745" w:rsidRPr="00CF3D24">
        <w:rPr>
          <w:szCs w:val="24"/>
        </w:rPr>
        <w:t>neće</w:t>
      </w:r>
      <w:r w:rsidR="00A02F5C" w:rsidRPr="00CF3D24">
        <w:rPr>
          <w:szCs w:val="24"/>
        </w:rPr>
        <w:t xml:space="preserve"> se održati.</w:t>
      </w:r>
      <w:r w:rsidR="002C0745" w:rsidRPr="00CF3D24">
        <w:rPr>
          <w:szCs w:val="24"/>
        </w:rPr>
        <w:t xml:space="preserve"> </w:t>
      </w:r>
    </w:p>
    <w:p w:rsidRDefault="00B95792" w:rsidP="00B95792" w:rsidR="00E53676">
      <w:pPr>
        <w:ind w:left="360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B95792" w:rsidP="00E53676" w:rsidR="00B95792" w:rsidRPr="00B95792">
      <w:pPr>
        <w:jc w:val="both"/>
        <w:rPr>
          <w:szCs w:val="24"/>
        </w:rPr>
      </w:pPr>
      <w:r>
        <w:rPr>
          <w:szCs w:val="24"/>
        </w:rPr>
        <w:t>2.</w:t>
      </w:r>
      <w:r w:rsidRPr="00B95792">
        <w:rPr>
          <w:szCs w:val="24"/>
        </w:rPr>
        <w:t xml:space="preserve">Određuje se </w:t>
      </w:r>
      <w:r>
        <w:rPr>
          <w:szCs w:val="24"/>
        </w:rPr>
        <w:t xml:space="preserve">novo </w:t>
      </w:r>
      <w:r w:rsidRPr="00B95792">
        <w:rPr>
          <w:szCs w:val="24"/>
        </w:rPr>
        <w:t xml:space="preserve">ročište radi očitovanja o prijedlogu za otvaranje stečajnog postupka za dan: 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 xml:space="preserve">                </w:t>
      </w:r>
      <w:r w:rsidR="00E53676">
        <w:rPr>
          <w:rFonts w:hAnsi="Times New Roman" w:ascii="Times New Roman"/>
          <w:sz w:val="22"/>
          <w:szCs w:val="24"/>
          <w:lang w:val="hr-HR"/>
        </w:rPr>
        <w:t xml:space="preserve">                      20</w:t>
      </w:r>
      <w:r w:rsidRPr="00B95792">
        <w:rPr>
          <w:rFonts w:hAnsi="Times New Roman" w:ascii="Times New Roman"/>
          <w:sz w:val="22"/>
          <w:szCs w:val="24"/>
          <w:lang w:val="hr-HR"/>
        </w:rPr>
        <w:t xml:space="preserve">. </w:t>
      </w:r>
      <w:r w:rsidR="00E53676">
        <w:rPr>
          <w:rFonts w:hAnsi="Times New Roman" w:ascii="Times New Roman"/>
          <w:sz w:val="22"/>
          <w:szCs w:val="24"/>
          <w:lang w:val="hr-HR"/>
        </w:rPr>
        <w:t>rujna</w:t>
      </w:r>
      <w:r w:rsidRPr="00B95792">
        <w:rPr>
          <w:rFonts w:hAnsi="Times New Roman" w:ascii="Times New Roman"/>
          <w:sz w:val="22"/>
          <w:szCs w:val="24"/>
          <w:lang w:val="hr-HR"/>
        </w:rPr>
        <w:t xml:space="preserve"> 2017.  u 10,15  sati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>u prostorijama Trgovačkog suda u Zagrebu, Petrinjska 8, soba 55/III– dvorišna zgrada na koje ročište se pozivaju: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 xml:space="preserve">- predlagatelj </w:t>
      </w:r>
    </w:p>
    <w:p w:rsidRDefault="00E53676" w:rsidP="00E53676" w:rsidR="00B95792" w:rsidRPr="00E53676">
      <w:pPr>
        <w:jc w:val="both"/>
        <w:rPr>
          <w:szCs w:val="24"/>
        </w:rPr>
      </w:pPr>
      <w:r>
        <w:rPr>
          <w:szCs w:val="24"/>
        </w:rPr>
        <w:t xml:space="preserve">           </w:t>
      </w:r>
      <w:r w:rsidR="00B95792" w:rsidRPr="00E53676">
        <w:rPr>
          <w:szCs w:val="24"/>
        </w:rPr>
        <w:t xml:space="preserve"> - dužnik 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>- osoba ovlaštena za zastupanje dužnika</w:t>
      </w:r>
      <w:r w:rsidRPr="00B95792">
        <w:rPr>
          <w:rFonts w:hAnsi="Times New Roman" w:ascii="Times New Roman"/>
          <w:sz w:val="22"/>
          <w:szCs w:val="24"/>
          <w:lang w:val="hr-HR"/>
        </w:rPr>
        <w:tab/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 xml:space="preserve"> </w:t>
      </w:r>
    </w:p>
    <w:p w:rsidRDefault="009E3AF7" w:rsidP="00E53676" w:rsidR="00B95792" w:rsidRPr="00E53676">
      <w:pPr>
        <w:jc w:val="both"/>
        <w:rPr>
          <w:szCs w:val="24"/>
        </w:rPr>
      </w:pPr>
      <w:r>
        <w:rPr>
          <w:szCs w:val="24"/>
        </w:rPr>
        <w:t xml:space="preserve"> 3</w:t>
      </w:r>
      <w:r w:rsidR="00B95792" w:rsidRPr="00E53676">
        <w:rPr>
          <w:szCs w:val="24"/>
        </w:rPr>
        <w:t xml:space="preserve">. Pozvane osobe mogu se o prijedlogu i pisano izjasniti. </w:t>
      </w:r>
    </w:p>
    <w:p w:rsidRDefault="00D74BF3" w:rsidP="00D74BF3" w:rsidR="00D74BF3" w:rsidRPr="00D74BF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90ED6" w:rsidP="00C90ED6" w:rsidR="00C90ED6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 xml:space="preserve">U Zagrebu, </w:t>
      </w:r>
      <w:r w:rsidR="00E53676">
        <w:rPr>
          <w:sz w:val="24"/>
          <w:szCs w:val="24"/>
        </w:rPr>
        <w:t xml:space="preserve"> 10</w:t>
      </w:r>
      <w:r w:rsidR="00FB71A2">
        <w:rPr>
          <w:sz w:val="24"/>
          <w:szCs w:val="24"/>
        </w:rPr>
        <w:t xml:space="preserve">. </w:t>
      </w:r>
      <w:r w:rsidR="00E53676">
        <w:rPr>
          <w:sz w:val="24"/>
          <w:szCs w:val="24"/>
        </w:rPr>
        <w:t>srpnja</w:t>
      </w:r>
      <w:r w:rsidR="00FB71A2">
        <w:rPr>
          <w:sz w:val="24"/>
          <w:szCs w:val="24"/>
        </w:rPr>
        <w:t xml:space="preserve"> </w:t>
      </w:r>
      <w:r w:rsidR="00E56F96">
        <w:rPr>
          <w:sz w:val="24"/>
          <w:szCs w:val="24"/>
        </w:rPr>
        <w:t xml:space="preserve"> 2017</w:t>
      </w:r>
      <w:r w:rsidR="003F1166">
        <w:rPr>
          <w:sz w:val="24"/>
          <w:szCs w:val="24"/>
        </w:rPr>
        <w:t>. g.</w:t>
      </w:r>
    </w:p>
    <w:p w:rsidRDefault="002C0745" w:rsidP="00C90ED6" w:rsidR="002C0745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right"/>
        <w:rPr>
          <w:sz w:val="24"/>
          <w:szCs w:val="24"/>
        </w:rPr>
      </w:pP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  <w:t xml:space="preserve">                          SUDAC:</w:t>
      </w:r>
    </w:p>
    <w:p w:rsidRDefault="00641D1E" w:rsidP="00C90ED6" w:rsidR="00C90ED6" w:rsidRPr="00D74BF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1440E1">
        <w:rPr>
          <w:sz w:val="24"/>
          <w:szCs w:val="24"/>
        </w:rPr>
        <w:t>Vesna Sremac Šoštar</w:t>
      </w:r>
      <w:r w:rsidR="00606750">
        <w:rPr>
          <w:sz w:val="24"/>
          <w:szCs w:val="24"/>
        </w:rPr>
        <w:t xml:space="preserve"> v. r. 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E56F96" w:rsidP="00C90ED6" w:rsidR="00E56F96">
      <w:pPr>
        <w:jc w:val="both"/>
        <w:rPr>
          <w:sz w:val="24"/>
          <w:szCs w:val="24"/>
        </w:rPr>
      </w:pP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UPUTA O PRAVNOM  LIJEKU:</w:t>
      </w:r>
    </w:p>
    <w:p w:rsidRDefault="00E56F96" w:rsidP="00C90ED6" w:rsidR="00C90ED6" w:rsidRPr="00D74BF3">
      <w:pPr>
        <w:jc w:val="both"/>
        <w:rPr>
          <w:i/>
          <w:sz w:val="24"/>
          <w:szCs w:val="24"/>
        </w:rPr>
      </w:pPr>
      <w:r w:rsidRPr="00E56F96">
        <w:rPr>
          <w:sz w:val="24"/>
          <w:szCs w:val="24"/>
        </w:rPr>
        <w:t>Protiv zaklj</w:t>
      </w:r>
      <w:r>
        <w:rPr>
          <w:sz w:val="24"/>
          <w:szCs w:val="24"/>
        </w:rPr>
        <w:t xml:space="preserve">učka nije dopušten pravni lijek </w:t>
      </w:r>
      <w:r w:rsidRPr="00E56F96">
        <w:rPr>
          <w:sz w:val="24"/>
          <w:szCs w:val="24"/>
        </w:rPr>
        <w:t>(članak 19. stavak 7.SZ-a).</w:t>
      </w:r>
      <w:r w:rsidR="00C90ED6" w:rsidRPr="00D74BF3">
        <w:rPr>
          <w:sz w:val="24"/>
          <w:szCs w:val="24"/>
        </w:rPr>
        <w:t xml:space="preserve">      </w:t>
      </w:r>
      <w:r w:rsidR="00C90ED6" w:rsidRPr="00D74BF3">
        <w:rPr>
          <w:sz w:val="24"/>
          <w:szCs w:val="24"/>
        </w:rPr>
        <w:tab/>
      </w:r>
    </w:p>
    <w:p w:rsidRDefault="001440E1" w:rsidP="0097040B" w:rsidR="001440E1">
      <w:pPr>
        <w:pStyle w:val="Tijeloteksta"/>
        <w:jc w:val="both"/>
        <w:outlineLvl w:val="0"/>
        <w:rPr>
          <w:sz w:val="24"/>
        </w:rPr>
      </w:pPr>
    </w:p>
    <w:p w:rsidRDefault="005E1657" w:rsidP="005E1657" w:rsidR="005E1657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</w:rPr>
        <w:t>otpravka</w:t>
      </w:r>
      <w:proofErr w:type="spellEnd"/>
      <w:r>
        <w:rPr>
          <w:rFonts w:cs="Times New Roman" w:hAnsi="Times New Roman" w:ascii="Times New Roman"/>
          <w:sz w:val="24"/>
        </w:rPr>
        <w:t>-ovlašteni službenik:</w:t>
      </w:r>
    </w:p>
    <w:p w:rsidRDefault="00E53676" w:rsidP="005E1657" w:rsidR="0097040B" w:rsidRPr="001440E1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Kristina </w:t>
      </w:r>
      <w:proofErr w:type="spellStart"/>
      <w:r>
        <w:rPr>
          <w:rFonts w:cs="Times New Roman" w:hAnsi="Times New Roman" w:ascii="Times New Roman"/>
          <w:sz w:val="24"/>
        </w:rPr>
        <w:t>Švajger</w:t>
      </w:r>
      <w:proofErr w:type="spellEnd"/>
      <w:r w:rsidR="0097040B" w:rsidRPr="001440E1">
        <w:rPr>
          <w:rFonts w:cs="Times New Roman" w:hAnsi="Times New Roman" w:ascii="Times New Roman"/>
          <w:sz w:val="24"/>
        </w:rPr>
        <w:t xml:space="preserve"> </w:t>
      </w:r>
    </w:p>
    <w:sectPr w:rsidSect="002179C2" w:rsidR="0097040B" w:rsidRPr="001440E1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B96" w:rsidR="00177B96">
      <w:r>
        <w:separator/>
      </w:r>
    </w:p>
  </w:endnote>
  <w:endnote w:id="0" w:type="continuationSeparator">
    <w:p w:rsidRDefault="00177B96" w:rsidR="00177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B96" w:rsidR="00177B96">
      <w:r>
        <w:separator/>
      </w:r>
    </w:p>
  </w:footnote>
  <w:footnote w:id="0" w:type="continuationSeparator">
    <w:p w:rsidRDefault="00177B96" w:rsidR="00177B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53676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577CA"/>
    <w:rsid w:val="000971F5"/>
    <w:rsid w:val="000A238E"/>
    <w:rsid w:val="000B3E4B"/>
    <w:rsid w:val="000C5FFF"/>
    <w:rsid w:val="000D234B"/>
    <w:rsid w:val="000E55DB"/>
    <w:rsid w:val="0013154C"/>
    <w:rsid w:val="001440E1"/>
    <w:rsid w:val="00152C0F"/>
    <w:rsid w:val="00153B96"/>
    <w:rsid w:val="001601CA"/>
    <w:rsid w:val="00177B96"/>
    <w:rsid w:val="00182778"/>
    <w:rsid w:val="0018507C"/>
    <w:rsid w:val="001976F7"/>
    <w:rsid w:val="001A21B8"/>
    <w:rsid w:val="001B5FB4"/>
    <w:rsid w:val="001B7C25"/>
    <w:rsid w:val="001C5F7A"/>
    <w:rsid w:val="001E7B4E"/>
    <w:rsid w:val="002179C2"/>
    <w:rsid w:val="00235891"/>
    <w:rsid w:val="00241809"/>
    <w:rsid w:val="002510A4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C6364"/>
    <w:rsid w:val="003F1166"/>
    <w:rsid w:val="004008CE"/>
    <w:rsid w:val="0040710B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F1D81"/>
    <w:rsid w:val="00604508"/>
    <w:rsid w:val="00606750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81945"/>
    <w:rsid w:val="008B0234"/>
    <w:rsid w:val="008D3E89"/>
    <w:rsid w:val="008D5B22"/>
    <w:rsid w:val="008E09C6"/>
    <w:rsid w:val="008E0E14"/>
    <w:rsid w:val="008E5675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E0EF6"/>
    <w:rsid w:val="009E3AF7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D35F5"/>
    <w:rsid w:val="00AF4881"/>
    <w:rsid w:val="00B1364B"/>
    <w:rsid w:val="00B2245F"/>
    <w:rsid w:val="00B534BC"/>
    <w:rsid w:val="00B62987"/>
    <w:rsid w:val="00B84D54"/>
    <w:rsid w:val="00B949C2"/>
    <w:rsid w:val="00B95792"/>
    <w:rsid w:val="00BD7216"/>
    <w:rsid w:val="00C06EC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214DD"/>
    <w:rsid w:val="00D556DD"/>
    <w:rsid w:val="00D74BF3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53676"/>
    <w:rsid w:val="00E56F96"/>
    <w:rsid w:val="00E614F7"/>
    <w:rsid w:val="00E703AA"/>
    <w:rsid w:val="00E71F92"/>
    <w:rsid w:val="00E83465"/>
    <w:rsid w:val="00E8681B"/>
    <w:rsid w:val="00E93434"/>
    <w:rsid w:val="00E937CF"/>
    <w:rsid w:val="00EA0624"/>
    <w:rsid w:val="00EC1913"/>
    <w:rsid w:val="00F007D0"/>
    <w:rsid w:val="00F11B04"/>
    <w:rsid w:val="00F43FA9"/>
    <w:rsid w:val="00F81121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5243</izvorni_sadrzaj>
    <derivirana_varijabla naziv="DomainObject.Predmet.Broj_1">5243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St-5243/2016</izvorni_sadrzaj>
    <derivirana_varijabla naziv="DomainObject.Predmet.OznakaBroj_1">St-5243/2016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AVANTURIST d.o.o. zastupanog po punomoćniku Miše Mamić</izvorni_sadrzaj>
    <derivirana_varijabla naziv="DomainObject.Predmet.ProtustrankaFormated_1">  AVANTURIST d.o.o. zastupanog po punomoćniku Miše Mamić</derivirana_varijabla>
  </DomainObject.Predmet.ProtustrankaFormated>
  <DomainObject.Predmet.ProtustrankaFormatedOIB>
    <izvorni_sadrzaj>  AVANTURIST d.o.o., OIB 47587290634 zastupanog po punomoćniku Miše Mamić</izvorni_sadrzaj>
    <derivirana_varijabla naziv="DomainObject.Predmet.ProtustrankaFormatedOIB_1">  AVANTURIST d.o.o., OIB 47587290634 zastupanog po punomoćniku Miše Mamić</derivirana_varijabla>
  </DomainObject.Predmet.ProtustrankaFormatedOIB>
  <DomainObject.Predmet.ProtustrankaFormatedWithAdress>
    <izvorni_sadrzaj> AVANTURIST d.o.o., Nečujamska 11, 10000 Zagreb zastupanog po punomoćniku Miše Mamić</izvorni_sadrzaj>
    <derivirana_varijabla naziv="DomainObject.Predmet.ProtustrankaFormatedWithAdress_1"> AVANTURIST d.o.o., Nečujamska 11, 10000 Zagreb zastupanog po punomoćniku Miše Mamić</derivirana_varijabla>
  </DomainObject.Predmet.ProtustrankaFormatedWithAdress>
  <DomainObject.Predmet.ProtustrankaFormatedWithAdressOIB>
    <izvorni_sadrzaj> AVANTURIST d.o.o., OIB 47587290634, Nečujamska 11, 10000 Zagreb zastupanog po punomoćniku Miše Mamić</izvorni_sadrzaj>
    <derivirana_varijabla naziv="DomainObject.Predmet.ProtustrankaFormatedWithAdressOIB_1"> AVANTURIST d.o.o., OIB 47587290634, Nečujamska 11, 10000 Zagreb zastupanog po punomoćniku Miše Mamić</derivirana_varijabla>
  </DomainObject.Predmet.ProtustrankaFormatedWithAdressOIB>
  <DomainObject.Predmet.ProtustrankaWithAdress>
    <izvorni_sadrzaj>AVANTURIST d.o.o. Nečujamska 11, 10000 Zagreb</izvorni_sadrzaj>
    <derivirana_varijabla naziv="DomainObject.Predmet.ProtustrankaWithAdress_1">AVANTURIST d.o.o. Nečujamska 11, 10000 Zagreb</derivirana_varijabla>
  </DomainObject.Predmet.ProtustrankaWithAdress>
  <DomainObject.Predmet.ProtustrankaWithAdressOIB>
    <izvorni_sadrzaj>AVANTURIST d.o.o., OIB 47587290634, Nečujamska 11, 10000 Zagreb</izvorni_sadrzaj>
    <derivirana_varijabla naziv="DomainObject.Predmet.ProtustrankaWithAdressOIB_1">AVANTURIST d.o.o., OIB 47587290634, Nečujamska 11, 10000 Zagreb</derivirana_varijabla>
  </DomainObject.Predmet.ProtustrankaWithAdressOIB>
  <DomainObject.Predmet.ProtustrankaNazivFormated>
    <izvorni_sadrzaj>AVANTURIST d.o.o.</izvorni_sadrzaj>
    <derivirana_varijabla naziv="DomainObject.Predmet.ProtustrankaNazivFormated_1">AVANTURIST d.o.o.</derivirana_varijabla>
  </DomainObject.Predmet.ProtustrankaNazivFormated>
  <DomainObject.Predmet.ProtustrankaNazivFormatedOIB>
    <izvorni_sadrzaj>AVANTURIST d.o.o., OIB 47587290634</izvorni_sadrzaj>
    <derivirana_varijabla naziv="DomainObject.Predmet.ProtustrankaNazivFormatedOIB_1">AVANTURIST d.o.o., OIB 47587290634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AVANTURIST d.o.o. zastupanog po punomoćniku Miše Mamić</item>
    </izvorni_sadrzaj>
    <derivirana_varijabla naziv="DomainObject.Predmet.ProtuStrankaListFormated_1">
      <item>AVANTURIST d.o.o. zastupanog po punomoćniku Miše Mamić</item>
    </derivirana_varijabla>
  </DomainObject.Predmet.ProtuStrankaListFormated>
  <DomainObject.Predmet.ProtuStrankaListFormatedOIB>
    <izvorni_sadrzaj>
      <item>AVANTURIST d.o.o., OIB 47587290634 zastupanog po punomoćniku Miše Mamić</item>
    </izvorni_sadrzaj>
    <derivirana_varijabla naziv="DomainObject.Predmet.ProtuStrankaListFormatedOIB_1">
      <item>AVANTURIST d.o.o., OIB 47587290634 zastupanog po punomoćniku Miše Mamić</item>
    </derivirana_varijabla>
  </DomainObject.Predmet.ProtuStrankaListFormatedOIB>
  <DomainObject.Predmet.ProtuStrankaListFormatedWithAdress>
    <izvorni_sadrzaj>
      <item>AVANTURIST d.o.o., Nečujamska 11, 10000 Zagreb zastupanog po punomoćniku Miše Mamić</item>
    </izvorni_sadrzaj>
    <derivirana_varijabla naziv="DomainObject.Predmet.ProtuStrankaListFormatedWithAdress_1">
      <item>AVANTURIST d.o.o., Nečujamska 11, 10000 Zagreb zastupanog po punomoćniku Miše Mamić</item>
    </derivirana_varijabla>
  </DomainObject.Predmet.ProtuStrankaListFormatedWithAdress>
  <DomainObject.Predmet.ProtuStrankaListFormatedWithAdressOIB>
    <izvorni_sadrzaj>
      <item>AVANTURIST d.o.o., OIB 47587290634, Nečujamska 11, 10000 Zagreb zastupanog po punomoćniku Miše Mamić</item>
    </izvorni_sadrzaj>
    <derivirana_varijabla naziv="DomainObject.Predmet.ProtuStrankaListFormatedWithAdressOIB_1">
      <item>AVANTURIST d.o.o., OIB 47587290634, Nečujamska 11, 10000 Zagreb zastupanog po punomoćniku Miše Mamić</item>
    </derivirana_varijabla>
  </DomainObject.Predmet.ProtuStrankaListFormatedWithAdressOIB>
  <DomainObject.Predmet.ProtuStrankaListNazivFormated>
    <izvorni_sadrzaj>
      <item>AVANTURIST d.o.o.</item>
    </izvorni_sadrzaj>
    <derivirana_varijabla naziv="DomainObject.Predmet.ProtuStrankaListNazivFormated_1">
      <item>AVANTURIST d.o.o.</item>
    </derivirana_varijabla>
  </DomainObject.Predmet.ProtuStrankaListNazivFormated>
  <DomainObject.Predmet.ProtuStrankaListNazivFormatedOIB>
    <izvorni_sadrzaj>
      <item>AVANTURIST d.o.o., OIB 47587290634</item>
    </izvorni_sadrzaj>
    <derivirana_varijabla naziv="DomainObject.Predmet.ProtuStrankaListNazivFormatedOIB_1">
      <item>AVANTURIST d.o.o., OIB 47587290634</item>
    </derivirana_varijabla>
  </DomainObject.Predmet.ProtuStrankaListNazivFormatedOIB>
  <DomainObject.Predmet.OstaliListFormated>
    <izvorni_sadrzaj>
      <item>Miše Mamić punomoćnik sudionika u postupku AVANTURIST d.o.o.</item>
    </izvorni_sadrzaj>
    <derivirana_varijabla naziv="DomainObject.Predmet.OstaliListFormated_1">
      <item>Miše Mamić punomoćnik sudionika u postupku AVANTURIST d.o.o.</item>
    </derivirana_varijabla>
  </DomainObject.Predmet.OstaliListFormated>
  <DomainObject.Predmet.OstaliListFormatedOIB>
    <izvorni_sadrzaj>
      <item>Miše Mamić, OIB 72694865863 punomoćnik sudionika u postupku AVANTURIST d.o.o.</item>
    </izvorni_sadrzaj>
    <derivirana_varijabla naziv="DomainObject.Predmet.OstaliListFormatedOIB_1">
      <item>Miše Mamić, OIB 72694865863 punomoćnik sudionika u postupku AVANTURIST d.o.o.</item>
    </derivirana_varijabla>
  </DomainObject.Predmet.OstaliListFormatedOIB>
  <DomainObject.Predmet.OstaliListFormatedWithAdress>
    <izvorni_sadrzaj>
      <item>Miše Mamić, Lomnička 1, 10000 Zagreb punomoćnik sudionika u postupku AVANTURIST d.o.o.</item>
    </izvorni_sadrzaj>
    <derivirana_varijabla naziv="DomainObject.Predmet.OstaliListFormatedWithAdress_1">
      <item>Miše Mamić, Lomnička 1, 10000 Zagreb punomoćnik sudionika u postupku AVANTURIST d.o.o.</item>
    </derivirana_varijabla>
  </DomainObject.Predmet.OstaliListFormatedWithAdress>
  <DomainObject.Predmet.OstaliListFormatedWithAdressOIB>
    <izvorni_sadrzaj>
      <item>Miše Mamić, OIB 72694865863, Lomnička 1, 10000 Zagreb punomoćnik sudionika u postupku AVANTURIST d.o.o.</item>
    </izvorni_sadrzaj>
    <derivirana_varijabla naziv="DomainObject.Predmet.OstaliListFormatedWithAdressOIB_1">
      <item>Miše Mamić, OIB 72694865863, Lomnička 1, 10000 Zagreb punomoćnik sudionika u postupku AVANTURIST d.o.o.</item>
    </derivirana_varijabla>
  </DomainObject.Predmet.OstaliListFormatedWithAdressOIB>
  <DomainObject.Predmet.OstaliListNazivFormated>
    <izvorni_sadrzaj>
      <item>Miše Mamić</item>
    </izvorni_sadrzaj>
    <derivirana_varijabla naziv="DomainObject.Predmet.OstaliListNazivFormated_1">
      <item>Miše Mamić</item>
    </derivirana_varijabla>
  </DomainObject.Predmet.OstaliListNazivFormated>
  <DomainObject.Predmet.OstaliListNazivFormatedOIB>
    <izvorni_sadrzaj>
      <item>Miše Mamić, OIB 72694865863</item>
    </izvorni_sadrzaj>
    <derivirana_varijabla naziv="DomainObject.Predmet.OstaliListNazivFormatedOIB_1">
      <item>Miše Mamić, OIB 72694865863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AVANTURIST d.o.o.</izvorni_sadrzaj>
    <derivirana_varijabla naziv="DomainObject.Predmet.ProtustrankaIDrugi_1">AVANTURIST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AVANTURIST d.o.o., OIB 47587290634, Nečujamska 11, 10000 Zagreb</izvorni_sadrzaj>
    <derivirana_varijabla naziv="DomainObject.Predmet.ProtustrankaIDrugiAdressOIB_1">AVANTURIST d.o.o., OIB 47587290634, Nečujamska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AVANTURIST d.o.o.</item>
      <item>FINA Regionalni centar Zagreb</item>
      <item>Miše Mamić</item>
    </izvorni_sadrzaj>
    <derivirana_varijabla naziv="DomainObject.Predmet.SudioniciListNaziv_1">
      <item>AVANTURIST d.o.o.</item>
      <item>FINA Regionalni centar Zagreb</item>
      <item>Miše Mamić</item>
    </derivirana_varijabla>
  </DomainObject.Predmet.SudioniciListNaziv>
  <DomainObject.Predmet.SudioniciListAdressOIB>
    <izvorni_sadrzaj>
      <item>AVANTURIST d.o.o., OIB 47587290634, Nečujamska 11,10000 Zagreb</item>
      <item>FINA Regionalni centar Zagreb, OIB 85821130368, Trg svibanjskih žrtava 1995. 1,10000 Zagreb</item>
      <item>Miše Mamić, OIB 72694865863, Lomnička 1,10000 Zagreb</item>
    </izvorni_sadrzaj>
    <derivirana_varijabla naziv="DomainObject.Predmet.SudioniciListAdressOIB_1">
      <item>AVANTURIST d.o.o., OIB 47587290634, Nečujamska 11,10000 Zagreb</item>
      <item>FINA Regionalni centar Zagreb, OIB 85821130368, Trg svibanjskih žrtava 1995. 1,10000 Zagreb</item>
      <item>Miše Mamić, OIB 72694865863, Lomnička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47587290634</item>
      <item>, OIB 85821130368</item>
      <item>, OIB 72694865863</item>
    </izvorni_sadrzaj>
    <derivirana_varijabla naziv="DomainObject.Predmet.SudioniciListNazivOIB_1">
      <item>, OIB 47587290634</item>
      <item>, OIB 85821130368</item>
      <item>, OIB 72694865863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AB5C3-43BB-4E11-9986-CDE8951EED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202</properties:Words>
  <properties:Characters>978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2017-07-10T10:04:00Z</dcterms:created>
  <dc:creator>Ante</dc:creator>
  <cp:lastModifiedBy>Zlatka Plivelić</cp:lastModifiedBy>
  <cp:lastPrinted>2017-07-10T10:04:00Z</cp:lastPrinted>
  <dcterms:modified xmlns:xsi="http://www.w3.org/2001/XMLSchema-instance" xsi:type="dcterms:W3CDTF">2017-07-10T10:04:00Z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