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7d22" w14:paraId="a037d22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AC6E69">
        <w:t>898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AC6E69">
        <w:t>BODY BUILDING KLUB "SISAK", Sisak, Andrije Hebranga 22, Registarski broj: 03001144, OIB: 13400278694</w:t>
      </w:r>
      <w:r>
        <w:t xml:space="preserve">, dana </w:t>
      </w:r>
      <w:r w:rsidR="00AC6E69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AC6E69">
        <w:t>BODY BUILDING KLUB "SISAK", Sisak, Andrije Hebranga 22, Registarski broj: 03001144, OIB: 13400278694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4606F">
        <w:t>Sabina Lalić, Osijek, Gundulićeva 5, OIB: 09145874795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AC6E69">
        <w:t>BODY BUILDING KLUB "SISAK", Sisak, Andrije Hebranga 22, Registarski broj: 03001144, OIB: 13400278694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D4606F">
        <w:rPr>
          <w:bCs/>
        </w:rPr>
        <w:t>25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AC6E69">
        <w:rPr>
          <w:bCs/>
        </w:rPr>
        <w:t>2769</w:t>
      </w:r>
      <w:r w:rsidRPr="00F877AB">
        <w:rPr>
          <w:bCs/>
        </w:rPr>
        <w:t xml:space="preserve"> od </w:t>
      </w:r>
      <w:r w:rsidR="00AC6E69">
        <w:rPr>
          <w:bCs/>
        </w:rPr>
        <w:t>22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AC6E69">
        <w:t>BODY BUILDING KLUB "SISAK", Sisak, Andrije Hebranga 22, Registarski broj: 03001144, OIB: 13400278694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AC6E69">
        <w:rPr>
          <w:bCs/>
        </w:rPr>
        <w:t>898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4606F">
        <w:t>7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AC6E69">
        <w:t>898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AC6E69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4C1746">
        <w:t xml:space="preserve"> udruga –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C6E69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C3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1746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B7C3C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C6E69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606F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D7652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C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C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C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C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St-898/2017</izvorni_sadrzaj>
    <derivirana_varijabla naziv="DomainObject.Predmet.OznakaBroj_1">St-898/2017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BODY BUILDING KLUB "SISAK"</izvorni_sadrzaj>
    <derivirana_varijabla naziv="DomainObject.Predmet.ProtustrankaFormated_1">  BODY BUILDING KLUB "SISAK"</derivirana_varijabla>
  </DomainObject.Predmet.ProtustrankaFormated>
  <DomainObject.Predmet.ProtustrankaFormatedOIB>
    <izvorni_sadrzaj>  BODY BUILDING KLUB "SISAK", OIB 13400278694</izvorni_sadrzaj>
    <derivirana_varijabla naziv="DomainObject.Predmet.ProtustrankaFormatedOIB_1">  BODY BUILDING KLUB "SISAK", OIB 13400278694</derivirana_varijabla>
  </DomainObject.Predmet.ProtustrankaFormatedOIB>
  <DomainObject.Predmet.ProtustrankaFormatedWithAdress>
    <izvorni_sadrzaj> BODY BUILDING KLUB "SISAK", Andrije Hebranga 22, 44000 Sisak</izvorni_sadrzaj>
    <derivirana_varijabla naziv="DomainObject.Predmet.ProtustrankaFormatedWithAdress_1"> BODY BUILDING KLUB "SISAK", Andrije Hebranga 22, 44000 Sisak</derivirana_varijabla>
  </DomainObject.Predmet.ProtustrankaFormatedWithAdress>
  <DomainObject.Predmet.ProtustrankaFormatedWithAdressOIB>
    <izvorni_sadrzaj> BODY BUILDING KLUB "SISAK", OIB 13400278694, Andrije Hebranga 22, 44000 Sisak</izvorni_sadrzaj>
    <derivirana_varijabla naziv="DomainObject.Predmet.ProtustrankaFormatedWithAdressOIB_1"> BODY BUILDING KLUB "SISAK", OIB 13400278694, Andrije Hebranga 22, 44000 Sisak</derivirana_varijabla>
  </DomainObject.Predmet.ProtustrankaFormatedWithAdressOIB>
  <DomainObject.Predmet.ProtustrankaWithAdress>
    <izvorni_sadrzaj>BODY BUILDING KLUB "SISAK" Andrije Hebranga 22, 44000 Sisak</izvorni_sadrzaj>
    <derivirana_varijabla naziv="DomainObject.Predmet.ProtustrankaWithAdress_1">BODY BUILDING KLUB "SISAK" Andrije Hebranga 22, 44000 Sisak</derivirana_varijabla>
  </DomainObject.Predmet.ProtustrankaWithAdress>
  <DomainObject.Predmet.ProtustrankaWithAdressOIB>
    <izvorni_sadrzaj>BODY BUILDING KLUB "SISAK", OIB 13400278694, Andrije Hebranga 22, 44000 Sisak</izvorni_sadrzaj>
    <derivirana_varijabla naziv="DomainObject.Predmet.ProtustrankaWithAdressOIB_1">BODY BUILDING KLUB "SISAK", OIB 13400278694, Andrije Hebranga 22, 44000 Sisak</derivirana_varijabla>
  </DomainObject.Predmet.ProtustrankaWithAdressOIB>
  <DomainObject.Predmet.ProtustrankaNazivFormated>
    <izvorni_sadrzaj>BODY BUILDING KLUB "SISAK"</izvorni_sadrzaj>
    <derivirana_varijabla naziv="DomainObject.Predmet.ProtustrankaNazivFormated_1">BODY BUILDING KLUB "SISAK"</derivirana_varijabla>
  </DomainObject.Predmet.ProtustrankaNazivFormated>
  <DomainObject.Predmet.ProtustrankaNazivFormatedOIB>
    <izvorni_sadrzaj>BODY BUILDING KLUB "SISAK", OIB 13400278694</izvorni_sadrzaj>
    <derivirana_varijabla naziv="DomainObject.Predmet.ProtustrankaNazivFormatedOIB_1">BODY BUILDING KLUB "SISAK", OIB 13400278694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BODY BUILDING KLUB "SISAK"</item>
    </izvorni_sadrzaj>
    <derivirana_varijabla naziv="DomainObject.Predmet.ProtuStrankaListFormated_1">
      <item>BODY BUILDING KLUB "SISAK"</item>
    </derivirana_varijabla>
  </DomainObject.Predmet.ProtuStrankaListFormated>
  <DomainObject.Predmet.ProtuStrankaListFormatedOIB>
    <izvorni_sadrzaj>
      <item>BODY BUILDING KLUB "SISAK", OIB 13400278694</item>
    </izvorni_sadrzaj>
    <derivirana_varijabla naziv="DomainObject.Predmet.ProtuStrankaListFormatedOIB_1">
      <item>BODY BUILDING KLUB "SISAK", OIB 13400278694</item>
    </derivirana_varijabla>
  </DomainObject.Predmet.ProtuStrankaListFormatedOIB>
  <DomainObject.Predmet.ProtuStrankaListFormatedWithAdress>
    <izvorni_sadrzaj>
      <item>BODY BUILDING KLUB "SISAK", Andrije Hebranga 22, 44000 Sisak</item>
    </izvorni_sadrzaj>
    <derivirana_varijabla naziv="DomainObject.Predmet.ProtuStrankaListFormatedWithAdress_1">
      <item>BODY BUILDING KLUB "SISAK", Andrije Hebranga 22, 44000 Sisak</item>
    </derivirana_varijabla>
  </DomainObject.Predmet.ProtuStrankaListFormatedWithAdress>
  <DomainObject.Predmet.ProtuStrankaListFormatedWithAdressOIB>
    <izvorni_sadrzaj>
      <item>BODY BUILDING KLUB "SISAK", OIB 13400278694, Andrije Hebranga 22, 44000 Sisak</item>
    </izvorni_sadrzaj>
    <derivirana_varijabla naziv="DomainObject.Predmet.ProtuStrankaListFormatedWithAdressOIB_1">
      <item>BODY BUILDING KLUB "SISAK", OIB 13400278694, Andrije Hebranga 22, 44000 Sisak</item>
    </derivirana_varijabla>
  </DomainObject.Predmet.ProtuStrankaListFormatedWithAdressOIB>
  <DomainObject.Predmet.ProtuStrankaListNazivFormated>
    <izvorni_sadrzaj>
      <item>BODY BUILDING KLUB "SISAK"</item>
    </izvorni_sadrzaj>
    <derivirana_varijabla naziv="DomainObject.Predmet.ProtuStrankaListNazivFormated_1">
      <item>BODY BUILDING KLUB "SISAK"</item>
    </derivirana_varijabla>
  </DomainObject.Predmet.ProtuStrankaListNazivFormated>
  <DomainObject.Predmet.ProtuStrankaListNazivFormatedOIB>
    <izvorni_sadrzaj>
      <item>BODY BUILDING KLUB "SISAK", OIB 13400278694</item>
    </izvorni_sadrzaj>
    <derivirana_varijabla naziv="DomainObject.Predmet.ProtuStrankaListNazivFormatedOIB_1">
      <item>BODY BUILDING KLUB "SISAK", OIB 13400278694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BODY BUILDING KLUB "SISAK"</izvorni_sadrzaj>
    <derivirana_varijabla naziv="DomainObject.Predmet.ProtustrankaIDrugi_1">BODY BUILDING KLUB "SISAK"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BODY BUILDING KLUB "SISAK", OIB 13400278694, Andrije Hebranga 22, 44000 Sisak</izvorni_sadrzaj>
    <derivirana_varijabla naziv="DomainObject.Predmet.ProtustrankaIDrugiAdressOIB_1">BODY BUILDING KLUB "SISAK", OIB 13400278694, Andrije Hebranga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 BUILDING KLUB "SISAK"</item>
      <item>FINA Regionalni centar Zagreb</item>
    </izvorni_sadrzaj>
    <derivirana_varijabla naziv="DomainObject.Predmet.SudioniciListNaziv_1">
      <item>BODY BUILDING KLUB "SISAK"</item>
      <item>FINA Regionalni centar Zagreb</item>
    </derivirana_varijabla>
  </DomainObject.Predmet.SudioniciListNaziv>
  <DomainObject.Predmet.SudioniciListAdressOIB>
    <izvorni_sadrzaj>
      <item>BODY BUILDING KLUB "SISAK", OIB 13400278694, Andrije Hebranga 22,44000 Sisak</item>
      <item>FINA Regionalni centar Zagreb, OIB 85821130368, Trg svibanjskih žrtava 1995. 1,10000 Zagreb</item>
    </izvorni_sadrzaj>
    <derivirana_varijabla naziv="DomainObject.Predmet.SudioniciListAdressOIB_1">
      <item>BODY BUILDING KLUB "SISAK", OIB 13400278694, Andrije Hebranga 22,44000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13400278694</item>
      <item>, OIB 85821130368</item>
    </izvorni_sadrzaj>
    <derivirana_varijabla naziv="DomainObject.Predmet.SudioniciListNazivOIB_1">
      <item>, OIB 13400278694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7E8D4-77FF-45FE-80D2-DA1FF4115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3131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2017-11-23T08:34:00Z</dcterms:created>
  <dc:creator>Korisnik</dc:creator>
  <cp:lastModifiedBy>Žana Bem</cp:lastModifiedBy>
  <cp:lastPrinted>2017-10-13T06:13:00Z</cp:lastPrinted>
  <dcterms:modified xmlns:xsi="http://www.w3.org/2001/XMLSchema-instance" xsi:type="dcterms:W3CDTF">2017-11-23T08:39:00Z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