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34ee" w14:paraId="84734e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D639D">
        <w:t>405</w:t>
      </w:r>
      <w:r w:rsidR="00610A3A">
        <w:t>6</w:t>
      </w:r>
      <w:r w:rsidR="00B0604A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610A3A">
        <w:rPr>
          <w:rFonts w:eastAsia="Calibri"/>
          <w:lang w:eastAsia="en-US"/>
        </w:rPr>
        <w:t xml:space="preserve">ODRŽAVANJE-ZAGREB d.o.o., Zagreb, Vodička 9, OIB: 98943319098, </w:t>
      </w:r>
      <w:r w:rsidR="006420C7">
        <w:t>8</w:t>
      </w:r>
      <w:r w:rsidR="00AF1B3C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10A3A">
        <w:rPr>
          <w:rFonts w:eastAsia="Calibri"/>
          <w:lang w:eastAsia="en-US"/>
        </w:rPr>
        <w:t>ODRŽAVANJE-ZAGREB d.o.o., Zagreb, Vodička 9, OIB: 98943319098</w:t>
      </w:r>
      <w:r w:rsidR="00410421">
        <w:t xml:space="preserve">. </w:t>
      </w:r>
      <w:r w:rsidRPr="00AF1EFD">
        <w:t xml:space="preserve">Stečajni postupak je otvoren dana </w:t>
      </w:r>
      <w:r w:rsidR="006420C7">
        <w:t>8</w:t>
      </w:r>
      <w:r w:rsidR="00AF1B3C">
        <w:t>. kolovoza</w:t>
      </w:r>
      <w:r w:rsidR="00410421">
        <w:t xml:space="preserve"> 2017.</w:t>
      </w:r>
      <w:r w:rsidRPr="00AF1EFD">
        <w:t xml:space="preserve"> u </w:t>
      </w:r>
      <w:r w:rsidR="00610A3A">
        <w:t>11,00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10A3A">
        <w:t>Stjepan Lović, Zagreb, Preradovićeva 13, OIB: 25964288839</w:t>
      </w:r>
      <w:r w:rsidR="00631A90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610A3A">
        <w:rPr>
          <w:rFonts w:eastAsia="Calibri"/>
          <w:lang w:eastAsia="en-US"/>
        </w:rPr>
        <w:t>ODRŽAVANJE-ZAGREB d.o.o., Zagreb, Vodička 9, OIB: 98943319098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10A3A">
        <w:rPr>
          <w:rFonts w:eastAsia="Calibri"/>
          <w:lang w:eastAsia="en-US"/>
        </w:rPr>
        <w:t>ODRŽAVANJE-ZAGREB d.o.o., Zagreb, Vodička 9, OIB: 98943319098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610A3A">
        <w:rPr>
          <w:rFonts w:eastAsia="Calibri"/>
          <w:lang w:eastAsia="en-US"/>
        </w:rPr>
        <w:t>ODRŽAVANJE-ZAGREB d.o.o., Zagreb, Vodička 9, OIB: 98943319098</w:t>
      </w:r>
      <w:r w:rsidR="00631A90">
        <w:t xml:space="preserve">, dana </w:t>
      </w:r>
      <w:r w:rsidR="00FD639D">
        <w:t>28. travnja</w:t>
      </w:r>
      <w:r w:rsidR="00B0604A">
        <w:t xml:space="preserve"> </w:t>
      </w:r>
      <w:r w:rsidR="00AF1B3C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>Ovosudnim rješenjem poslovni broj St-</w:t>
      </w:r>
      <w:r w:rsidR="00610A3A">
        <w:t>4056</w:t>
      </w:r>
      <w:r w:rsidR="00B0604A">
        <w:t>/16</w:t>
      </w:r>
      <w:r>
        <w:t xml:space="preserve"> od </w:t>
      </w:r>
      <w:r w:rsidR="0029045B">
        <w:t>2</w:t>
      </w:r>
      <w:r w:rsidR="00FD639D">
        <w:t>5</w:t>
      </w:r>
      <w:r w:rsidR="00AF1B3C">
        <w:t>. siječnja</w:t>
      </w:r>
      <w:r>
        <w:t xml:space="preserve"> 2017. pokrenut je prethodni postupak te je rješenjem od </w:t>
      </w:r>
      <w:r w:rsidR="00FD639D">
        <w:t xml:space="preserve">30. ožujka </w:t>
      </w:r>
      <w:r>
        <w:t xml:space="preserve">2017. imenovan privremeni stečajni upravitelj </w:t>
      </w:r>
      <w:r w:rsidR="00610A3A">
        <w:t>Stjepan Lović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610A3A">
        <w:rPr>
          <w:rFonts w:eastAsia="Calibri"/>
          <w:lang w:eastAsia="en-US"/>
        </w:rPr>
        <w:t>ODRŽAVANJE-ZAGREB d.o.o., Zagreb, Vodička 9, OIB: 98943319098</w:t>
      </w:r>
      <w:r w:rsidRPr="00F018E1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FD639D">
        <w:t>27.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610A3A">
        <w:t>462.862,74</w:t>
      </w:r>
      <w:r w:rsidR="00AF1B3C">
        <w:t xml:space="preserve"> kn</w:t>
      </w:r>
      <w:r>
        <w:t xml:space="preserve"> i </w:t>
      </w:r>
      <w:r w:rsidR="00610A3A">
        <w:t>1127</w:t>
      </w:r>
      <w:r>
        <w:t xml:space="preserve"> dana neprekidne blokade (list </w:t>
      </w:r>
      <w:r w:rsidR="00FD639D">
        <w:t>1</w:t>
      </w:r>
      <w:r w:rsidR="00610A3A">
        <w:t>2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FD639D">
        <w:t>405</w:t>
      </w:r>
      <w:r w:rsidR="00610A3A">
        <w:t>6</w:t>
      </w:r>
      <w:r w:rsidR="00B0604A">
        <w:t>/16</w:t>
      </w:r>
      <w:r>
        <w:t xml:space="preserve"> od </w:t>
      </w:r>
      <w:r w:rsidR="00610A3A">
        <w:t>2</w:t>
      </w:r>
      <w:r w:rsidR="00FD639D">
        <w:t>9. svibnja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610A3A">
        <w:t>20</w:t>
      </w:r>
      <w:r w:rsidR="006420C7">
        <w:t>.</w:t>
      </w:r>
      <w:r w:rsidR="00610A3A">
        <w:t>2</w:t>
      </w:r>
      <w:r w:rsidR="006420C7">
        <w:t>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610A3A">
        <w:t>30</w:t>
      </w:r>
      <w:r w:rsidR="00FD639D">
        <w:t>. svibnja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8</w:t>
      </w:r>
      <w:r w:rsidR="00AF1B3C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FD639D" w:rsidR="00FD639D"/>
    <w:p w:rsidRDefault="00FD639D" w:rsidR="00FD639D"/>
    <w:p w:rsidRDefault="00FD639D" w:rsidR="00FD639D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E6C" w:rsidR="00855E6C">
      <w:r>
        <w:separator/>
      </w:r>
    </w:p>
  </w:endnote>
  <w:endnote w:id="0" w:type="continuationSeparator">
    <w:p w:rsidRDefault="00855E6C" w:rsidR="0085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E6C" w:rsidR="00855E6C">
      <w:r>
        <w:separator/>
      </w:r>
    </w:p>
  </w:footnote>
  <w:footnote w:id="0" w:type="continuationSeparator">
    <w:p w:rsidRDefault="00855E6C" w:rsidR="00855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F9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10A3A">
      <w:t>4056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1F93"/>
    <w:rsid w:val="002D6432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A3A"/>
    <w:rsid w:val="00610DE5"/>
    <w:rsid w:val="00631A90"/>
    <w:rsid w:val="006420C7"/>
    <w:rsid w:val="00662CB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55E6C"/>
    <w:rsid w:val="008A3367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  <w:rsid w:val="00FD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F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F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F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F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F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F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F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F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4056</izvorni_sadrzaj>
    <derivirana_varijabla naziv="DomainObject.Predmet.Broj_1">4056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St-4056/2016</izvorni_sadrzaj>
    <derivirana_varijabla naziv="DomainObject.Predmet.OznakaBroj_1">St-4056/2016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ODRŽAVANJE-ZAGREB d.o.o. zastupanog po punomoćniku Željko Majačić</izvorni_sadrzaj>
    <derivirana_varijabla naziv="DomainObject.Predmet.ProtustrankaFormated_1">  ODRŽAVANJE-ZAGREB d.o.o. zastupanog po punomoćniku Željko Majačić</derivirana_varijabla>
  </DomainObject.Predmet.ProtustrankaFormated>
  <DomainObject.Predmet.ProtustrankaFormatedOIB>
    <izvorni_sadrzaj>  ODRŽAVANJE-ZAGREB d.o.o., OIB 98943319098 zastupanog po punomoćniku Željko Majačić</izvorni_sadrzaj>
    <derivirana_varijabla naziv="DomainObject.Predmet.ProtustrankaFormatedOIB_1">  ODRŽAVANJE-ZAGREB d.o.o., OIB 98943319098 zastupanog po punomoćniku Željko Majačić</derivirana_varijabla>
  </DomainObject.Predmet.ProtustrankaFormatedOIB>
  <DomainObject.Predmet.ProtustrankaFormatedWithAdress>
    <izvorni_sadrzaj> ODRŽAVANJE-ZAGREB d.o.o., Vodička 9, 10000 Zagreb zastupanog po punomoćniku Željko Majačić</izvorni_sadrzaj>
    <derivirana_varijabla naziv="DomainObject.Predmet.ProtustrankaFormatedWithAdress_1"> ODRŽAVANJE-ZAGREB d.o.o., Vodička 9, 10000 Zagreb zastupanog po punomoćniku Željko Majačić</derivirana_varijabla>
  </DomainObject.Predmet.ProtustrankaFormatedWithAdress>
  <DomainObject.Predmet.ProtustrankaFormatedWithAdressOIB>
    <izvorni_sadrzaj> ODRŽAVANJE-ZAGREB d.o.o., OIB 98943319098, Vodička 9, 10000 Zagreb zastupanog po punomoćniku Željko Majačić</izvorni_sadrzaj>
    <derivirana_varijabla naziv="DomainObject.Predmet.ProtustrankaFormatedWithAdressOIB_1"> ODRŽAVANJE-ZAGREB d.o.o., OIB 98943319098, Vodička 9, 10000 Zagreb zastupanog po punomoćniku Željko Majačić</derivirana_varijabla>
  </DomainObject.Predmet.ProtustrankaFormatedWithAdressOIB>
  <DomainObject.Predmet.ProtustrankaWithAdress>
    <izvorni_sadrzaj>ODRŽAVANJE-ZAGREB d.o.o. Vodička 9, 10000 Zagreb</izvorni_sadrzaj>
    <derivirana_varijabla naziv="DomainObject.Predmet.ProtustrankaWithAdress_1">ODRŽAVANJE-ZAGREB d.o.o. Vodička 9, 10000 Zagreb</derivirana_varijabla>
  </DomainObject.Predmet.ProtustrankaWithAdress>
  <DomainObject.Predmet.ProtustrankaWithAdressOIB>
    <izvorni_sadrzaj>ODRŽAVANJE-ZAGREB d.o.o., OIB 98943319098, Vodička 9, 10000 Zagreb</izvorni_sadrzaj>
    <derivirana_varijabla naziv="DomainObject.Predmet.ProtustrankaWithAdressOIB_1">ODRŽAVANJE-ZAGREB d.o.o., OIB 98943319098, Vodička 9, 10000 Zagreb</derivirana_varijabla>
  </DomainObject.Predmet.ProtustrankaWithAdressOIB>
  <DomainObject.Predmet.ProtustrankaNazivFormated>
    <izvorni_sadrzaj>ODRŽAVANJE-ZAGREB d.o.o.</izvorni_sadrzaj>
    <derivirana_varijabla naziv="DomainObject.Predmet.ProtustrankaNazivFormated_1">ODRŽAVANJE-ZAGREB d.o.o.</derivirana_varijabla>
  </DomainObject.Predmet.ProtustrankaNazivFormated>
  <DomainObject.Predmet.ProtustrankaNazivFormatedOIB>
    <izvorni_sadrzaj>ODRŽAVANJE-ZAGREB d.o.o., OIB 98943319098</izvorni_sadrzaj>
    <derivirana_varijabla naziv="DomainObject.Predmet.ProtustrankaNazivFormatedOIB_1">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ODRŽAVANJE-ZAGREB d.o.o. zastupanog po punomoćniku Željko Majačić</item>
    </izvorni_sadrzaj>
    <derivirana_varijabla naziv="DomainObject.Predmet.ProtuStrankaListFormated_1">
      <item>ODRŽAVANJE-ZAGREB d.o.o. zastupanog po punomoćniku Željko Majačić</item>
    </derivirana_varijabla>
  </DomainObject.Predmet.ProtuStrankaListFormated>
  <DomainObject.Predmet.ProtuStrankaListFormatedOIB>
    <izvorni_sadrzaj>
      <item>ODRŽAVANJE-ZAGREB d.o.o., OIB 98943319098 zastupanog po punomoćniku Željko Majačić</item>
    </izvorni_sadrzaj>
    <derivirana_varijabla naziv="DomainObject.Predmet.ProtuStrankaListFormatedOIB_1">
      <item>ODRŽAVANJE-ZAGREB d.o.o., OIB 98943319098 zastupanog po punomoćniku Željko Majačić</item>
    </derivirana_varijabla>
  </DomainObject.Predmet.ProtuStrankaListFormatedOIB>
  <DomainObject.Predmet.ProtuStrankaListFormatedWithAdress>
    <izvorni_sadrzaj>
      <item>ODRŽAVANJE-ZAGREB d.o.o., Vodička 9, 10000 Zagreb zastupanog po punomoćniku Željko Majačić</item>
    </izvorni_sadrzaj>
    <derivirana_varijabla naziv="DomainObject.Predmet.ProtuStrankaListFormatedWithAdress_1">
      <item>ODRŽAVANJE-ZAGREB d.o.o., Vodička 9, 10000 Zagreb zastupanog po punomoćniku Željko Majačić</item>
    </derivirana_varijabla>
  </DomainObject.Predmet.ProtuStrankaListFormatedWithAdress>
  <DomainObject.Predmet.ProtuStrankaListFormatedWithAdressOIB>
    <izvorni_sadrzaj>
      <item>ODRŽAVANJE-ZAGREB d.o.o., OIB 98943319098, Vodička 9, 10000 Zagreb zastupanog po punomoćniku Željko Majačić</item>
    </izvorni_sadrzaj>
    <derivirana_varijabla naziv="DomainObject.Predmet.ProtuStrankaListFormatedWithAdressOIB_1">
      <item>ODRŽAVANJE-ZAGREB d.o.o., OIB 98943319098, Vodička 9, 10000 Zagreb zastupanog po punomoćniku Željko Majačić</item>
    </derivirana_varijabla>
  </DomainObject.Predmet.ProtuStrankaListFormatedWithAdressOIB>
  <DomainObject.Predmet.ProtuStrankaListNazivFormated>
    <izvorni_sadrzaj>
      <item>ODRŽAVANJE-ZAGREB d.o.o.</item>
    </izvorni_sadrzaj>
    <derivirana_varijabla naziv="DomainObject.Predmet.ProtuStrankaListNazivFormated_1">
      <item>ODRŽAVANJE-ZAGREB d.o.o.</item>
    </derivirana_varijabla>
  </DomainObject.Predmet.ProtuStrankaListNazivFormated>
  <DomainObject.Predmet.ProtuStrankaListNazivFormatedOIB>
    <izvorni_sadrzaj>
      <item>ODRŽAVANJE-ZAGREB d.o.o., OIB 98943319098</item>
    </izvorni_sadrzaj>
    <derivirana_varijabla naziv="DomainObject.Predmet.ProtuStrankaListNazivFormatedOIB_1">
      <item>ODRŽAVANJE-ZAGREB d.o.o., OIB 98943319098</item>
    </derivirana_varijabla>
  </DomainObject.Predmet.ProtuStrankaListNazivFormatedOIB>
  <DomainObject.Predmet.OstaliListFormated>
    <izvorni_sadrzaj>
      <item>Željko Majačić punomoćnik sudionika u postupku ODRŽAVANJE-ZAGREB d.o.o.</item>
    </izvorni_sadrzaj>
    <derivirana_varijabla naziv="DomainObject.Predmet.OstaliListFormated_1">
      <item>Željko Majačić punomoćnik sudionika u postupku ODRŽAVANJE-ZAGREB d.o.o.</item>
    </derivirana_varijabla>
  </DomainObject.Predmet.OstaliListFormated>
  <DomainObject.Predmet.OstaliListFormatedOIB>
    <izvorni_sadrzaj>
      <item>Željko Majačić, OIB 78978193764 punomoćnik sudionika u postupku ODRŽAVANJE-ZAGREB d.o.o.</item>
    </izvorni_sadrzaj>
    <derivirana_varijabla naziv="DomainObject.Predmet.OstaliListFormatedOIB_1">
      <item>Željko Majačić, OIB 78978193764 punomoćnik sudionika u postupku ODRŽAVANJE-ZAGREB d.o.o.</item>
    </derivirana_varijabla>
  </DomainObject.Predmet.OstaliListFormatedOIB>
  <DomainObject.Predmet.OstaliListFormatedWithAdress>
    <izvorni_sadrzaj>
      <item>Željko Majačić, Vodička Ulica 9, 10000 Zagreb punomoćnik sudionika u postupku ODRŽAVANJE-ZAGREB d.o.o.</item>
    </izvorni_sadrzaj>
    <derivirana_varijabla naziv="DomainObject.Predmet.OstaliListFormatedWithAdress_1">
      <item>Željko Majačić, Vodička Ulica 9, 10000 Zagreb punomoćnik sudionika u postupku ODRŽAVANJE-ZAGREB d.o.o.</item>
    </derivirana_varijabla>
  </DomainObject.Predmet.OstaliListFormatedWithAdress>
  <DomainObject.Predmet.OstaliListFormatedWithAdressOIB>
    <izvorni_sadrzaj>
      <item>Željko Majačić, OIB 78978193764, Vodička Ulica 9, 10000 Zagreb punomoćnik sudionika u postupku ODRŽAVANJE-ZAGREB d.o.o.</item>
    </izvorni_sadrzaj>
    <derivirana_varijabla naziv="DomainObject.Predmet.OstaliListFormatedWithAdressOIB_1">
      <item>Željko Majačić, OIB 78978193764, Vodička Ulica 9, 10000 Zagreb punomoćnik sudionika u postupku ODRŽAVANJE-ZAGREB d.o.o.</item>
    </derivirana_varijabla>
  </DomainObject.Predmet.OstaliListFormatedWithAdressOIB>
  <DomainObject.Predmet.OstaliListNazivFormated>
    <izvorni_sadrzaj>
      <item>Željko Majačić</item>
    </izvorni_sadrzaj>
    <derivirana_varijabla naziv="DomainObject.Predmet.OstaliListNazivFormated_1">
      <item>Željko Majačić</item>
    </derivirana_varijabla>
  </DomainObject.Predmet.OstaliListNazivFormated>
  <DomainObject.Predmet.OstaliListNazivFormatedOIB>
    <izvorni_sadrzaj>
      <item>Željko Majačić, OIB 78978193764</item>
    </izvorni_sadrzaj>
    <derivirana_varijabla naziv="DomainObject.Predmet.OstaliListNazivFormatedOIB_1">
      <item>Željko Majačić, OIB 78978193764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ODRŽAVANJE-ZAGREB d.o.o.</izvorni_sadrzaj>
    <derivirana_varijabla naziv="DomainObject.Predmet.ProtustrankaIDrugi_1">ODRŽAVANJE-ZAGREB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ODRŽAVANJE-ZAGREB d.o.o., OIB 98943319098, Vodička 9, 10000 Zagreb</izvorni_sadrzaj>
    <derivirana_varijabla naziv="DomainObject.Predmet.ProtustrankaIDrugiAdressOIB_1">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ODRŽAVANJE-ZAGREB d.o.o.</item>
      <item>Željko Majačić</item>
    </izvorni_sadrzaj>
    <derivirana_varijabla naziv="DomainObject.Predmet.SudioniciListNaziv_1">
      <item>FINA Regionalni centar Zagreb</item>
      <item>ODRŽAVANJE-ZAGREB d.o.o.</item>
      <item>Željko Majačić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izvorni_sadrzaj>
    <derivirana_varijabla naziv="DomainObject.Predmet.SudioniciListAdressOIB_1"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98943319098</item>
      <item>, OIB 78978193764</item>
    </izvorni_sadrzaj>
    <derivirana_varijabla naziv="DomainObject.Predmet.SudioniciListNazivOIB_1">
      <item>, OIB 85821130368</item>
      <item>, OIB 98943319098</item>
      <item>, OIB 78978193764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562</properties:Words>
  <properties:Characters>3020</properties:Characters>
  <properties:Lines>101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2017-08-08T08:57:00Z</dcterms:created>
  <dc:creator>Korisnik</dc:creator>
  <cp:lastModifiedBy>Draženka Prpić</cp:lastModifiedBy>
  <cp:lastPrinted>2017-08-08T08:58:00Z</cp:lastPrinted>
  <dcterms:modified xmlns:xsi="http://www.w3.org/2001/XMLSchema-instance" xsi:type="dcterms:W3CDTF">2017-08-08T08:58:00Z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