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90c4" w14:paraId="10390c4" w:rsidRDefault="00FE5B45" w:rsidP="005F4BEF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115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5F4BE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F4BEF" w:rsidP="00FE5B45" w:rsidR="005F4BEF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 w:rsidRPr="008A104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E5B45" w:rsidP="00FE5B45" w:rsidR="00FE5B45" w:rsidRPr="008A10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8A1045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FE5B45"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FE5B45"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8A1045">
        <w:rPr>
          <w:rFonts w:cs="Times New Roman" w:hAnsi="Times New Roman" w:ascii="Times New Roman"/>
          <w:sz w:val="24"/>
          <w:szCs w:val="24"/>
        </w:rPr>
        <w:t xml:space="preserve"> </w:t>
      </w:r>
      <w:r w:rsidR="008A1045" w:rsidRPr="008A1045">
        <w:rPr>
          <w:rFonts w:cs="Times New Roman" w:hAnsi="Times New Roman" w:ascii="Times New Roman"/>
          <w:sz w:val="24"/>
          <w:szCs w:val="24"/>
        </w:rPr>
        <w:t xml:space="preserve">NOVI DOM VRANA j.d.o.o. za graditeljstvo, Vrana, </w:t>
      </w:r>
      <w:proofErr w:type="spellStart"/>
      <w:r w:rsidR="008A1045" w:rsidRPr="008A1045">
        <w:rPr>
          <w:rFonts w:cs="Times New Roman" w:hAnsi="Times New Roman" w:ascii="Times New Roman"/>
          <w:sz w:val="24"/>
          <w:szCs w:val="24"/>
        </w:rPr>
        <w:t>Zelići</w:t>
      </w:r>
      <w:proofErr w:type="spellEnd"/>
      <w:r w:rsidR="008A1045" w:rsidRPr="008A1045">
        <w:rPr>
          <w:rFonts w:cs="Times New Roman" w:hAnsi="Times New Roman" w:ascii="Times New Roman"/>
          <w:sz w:val="24"/>
          <w:szCs w:val="24"/>
        </w:rPr>
        <w:t xml:space="preserve"> 5, OIB: 15461645736</w:t>
      </w:r>
      <w:r w:rsidR="00FE5B45" w:rsidRPr="008A1045">
        <w:rPr>
          <w:rFonts w:cs="Times New Roman" w:hAnsi="Times New Roman" w:ascii="Times New Roman"/>
          <w:sz w:val="24"/>
          <w:szCs w:val="24"/>
        </w:rPr>
        <w:t>,</w:t>
      </w:r>
      <w:r w:rsidR="00FE5B45"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6B2A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FE5B45"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FE5B45"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8A10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8A104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8A10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8A1045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8A10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8A1045">
        <w:rPr>
          <w:rFonts w:cs="Times New Roman" w:hAnsi="Times New Roman" w:ascii="Times New Roman"/>
          <w:sz w:val="24"/>
          <w:szCs w:val="24"/>
        </w:rPr>
        <w:t xml:space="preserve"> </w:t>
      </w:r>
      <w:r w:rsidR="008A1045" w:rsidRPr="008A1045">
        <w:rPr>
          <w:rFonts w:cs="Times New Roman" w:hAnsi="Times New Roman" w:ascii="Times New Roman"/>
          <w:sz w:val="24"/>
          <w:szCs w:val="24"/>
        </w:rPr>
        <w:t xml:space="preserve">NOVI DOM VRANA j.d.o.o. za graditeljstvo, Vrana, </w:t>
      </w:r>
      <w:proofErr w:type="spellStart"/>
      <w:r w:rsidR="008A1045" w:rsidRPr="008A1045">
        <w:rPr>
          <w:rFonts w:cs="Times New Roman" w:hAnsi="Times New Roman" w:ascii="Times New Roman"/>
          <w:sz w:val="24"/>
          <w:szCs w:val="24"/>
        </w:rPr>
        <w:t>Zelići</w:t>
      </w:r>
      <w:proofErr w:type="spellEnd"/>
      <w:r w:rsidR="008A1045" w:rsidRPr="008A1045">
        <w:rPr>
          <w:rFonts w:cs="Times New Roman" w:hAnsi="Times New Roman" w:ascii="Times New Roman"/>
          <w:sz w:val="24"/>
          <w:szCs w:val="24"/>
        </w:rPr>
        <w:t xml:space="preserve"> 5, OIB: 15461645736</w:t>
      </w:r>
      <w:r w:rsidR="00E432F2" w:rsidRPr="008A1045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5F4BEF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30.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ožujka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19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travnja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846F88" w:rsidR="00846F88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44.437,31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14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svibnja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B6B2A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FB6B2A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FB6B2A">
        <w:rPr>
          <w:rFonts w:cs="Times" w:eastAsia="Times New Roman" w:hAnsi="Times" w:ascii="Times"/>
          <w:sz w:val="24"/>
          <w:szCs w:val="24"/>
          <w:lang w:eastAsia="hr-HR"/>
        </w:rPr>
        <w:t>13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F4BEF" w:rsidP="005F4BEF" w:rsidR="005F4BEF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5F4BEF" w:rsidP="005F4BEF" w:rsidR="005F4BEF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Ana Markač,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F4BEF" w:rsidP="00FE5B45" w:rsidR="005F4BEF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B6B2A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2A" w:rsidP="005F4BEF" w:rsidR="005F4BEF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="005F4BEF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</w:t>
    </w:r>
    <w:r w:rsidR="005F4BEF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</w:t>
    </w:r>
    <w:r w:rsidR="005F4BEF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St-115/2018-7</w:t>
    </w:r>
  </w:p>
  <w:p w:rsidRDefault="000C5313" w:rsidP="00FB6B2A" w:rsidR="000C5313">
    <w:pPr>
      <w:tabs>
        <w:tab w:pos="4412" w:val="left"/>
        <w:tab w:pos="4890" w:val="center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C5313"/>
    <w:rsid w:val="00455949"/>
    <w:rsid w:val="005F4BEF"/>
    <w:rsid w:val="00634D5F"/>
    <w:rsid w:val="00696CB1"/>
    <w:rsid w:val="00846F88"/>
    <w:rsid w:val="00882752"/>
    <w:rsid w:val="008A1045"/>
    <w:rsid w:val="009C1693"/>
    <w:rsid w:val="00AF1A22"/>
    <w:rsid w:val="00BE4064"/>
    <w:rsid w:val="00E432F2"/>
    <w:rsid w:val="00FB6B2A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10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10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B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4BE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4B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4B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10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10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B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4B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4B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4B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58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DOM VRANA j.d.o.o. za graditeljstvo</izvorni_sadrzaj>
    <derivirana_varijabla naziv="DomainObject.Predmet.ProtustrankaFormated_1">  NOVI DOM VRANA j.d.o.o. za graditeljstvo</derivirana_varijabla>
  </DomainObject.Predmet.ProtustrankaFormated>
  <DomainObject.Predmet.ProtustrankaFormatedOIB>
    <izvorni_sadrzaj>  NOVI DOM VRANA j.d.o.o. za graditeljstvo, OIB 15461645736</izvorni_sadrzaj>
    <derivirana_varijabla naziv="DomainObject.Predmet.ProtustrankaFormatedOIB_1">  NOVI DOM VRANA j.d.o.o. za graditeljstvo, OIB 15461645736</derivirana_varijabla>
  </DomainObject.Predmet.ProtustrankaFormatedOIB>
  <DomainObject.Predmet.ProtustrankaFormatedWithAdress>
    <izvorni_sadrzaj> NOVI DOM VRANA j.d.o.o. za graditeljstvo, Zelići 5, 23210 Vrana</izvorni_sadrzaj>
    <derivirana_varijabla naziv="DomainObject.Predmet.ProtustrankaFormatedWithAdress_1"> NOVI DOM VRANA j.d.o.o. za graditeljstvo, Zelići 5, 23210 Vrana</derivirana_varijabla>
  </DomainObject.Predmet.ProtustrankaFormatedWithAdress>
  <DomainObject.Predmet.ProtustrankaFormatedWithAdressOIB>
    <izvorni_sadrzaj> NOVI DOM VRANA j.d.o.o. za graditeljstvo, OIB 15461645736, Zelići 5, 23210 Vrana</izvorni_sadrzaj>
    <derivirana_varijabla naziv="DomainObject.Predmet.ProtustrankaFormatedWithAdressOIB_1"> NOVI DOM VRANA j.d.o.o. za graditeljstvo, OIB 15461645736, Zelići 5, 23210 Vrana</derivirana_varijabla>
  </DomainObject.Predmet.ProtustrankaFormatedWithAdressOIB>
  <DomainObject.Predmet.ProtustrankaWithAdress>
    <izvorni_sadrzaj>NOVI DOM VRANA j.d.o.o. za graditeljstvo Zelići 5, 23210 Vrana</izvorni_sadrzaj>
    <derivirana_varijabla naziv="DomainObject.Predmet.ProtustrankaWithAdress_1">NOVI DOM VRANA j.d.o.o. za graditeljstvo Zelići 5, 23210 Vrana</derivirana_varijabla>
  </DomainObject.Predmet.ProtustrankaWithAdress>
  <DomainObject.Predmet.ProtustrankaWithAdressOIB>
    <izvorni_sadrzaj>NOVI DOM VRANA j.d.o.o. za graditeljstvo, OIB 15461645736, Zelići 5, 23210 Vrana</izvorni_sadrzaj>
    <derivirana_varijabla naziv="DomainObject.Predmet.ProtustrankaWithAdressOIB_1">NOVI DOM VRANA j.d.o.o. za graditeljstvo, OIB 15461645736, Zelići 5, 23210 Vrana</derivirana_varijabla>
  </DomainObject.Predmet.ProtustrankaWithAdressOIB>
  <DomainObject.Predmet.ProtustrankaNazivFormated>
    <izvorni_sadrzaj>NOVI DOM VRANA j.d.o.o. za graditeljstvo</izvorni_sadrzaj>
    <derivirana_varijabla naziv="DomainObject.Predmet.ProtustrankaNazivFormated_1">NOVI DOM VRANA j.d.o.o. za graditeljstvo</derivirana_varijabla>
  </DomainObject.Predmet.ProtustrankaNazivFormated>
  <DomainObject.Predmet.ProtustrankaNazivFormatedOIB>
    <izvorni_sadrzaj>NOVI DOM VRANA j.d.o.o. za graditeljstvo, OIB 15461645736</izvorni_sadrzaj>
    <derivirana_varijabla naziv="DomainObject.Predmet.ProtustrankaNazivFormatedOIB_1">NOVI DOM VRANA j.d.o.o. za graditeljstvo, OIB 15461645736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46720.66</izvorni_sadrzaj>
    <derivirana_varijabla naziv="DomainObject.Predmet.TrenutnaVrijednost_1">46720.66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DOM VRANA j.d.o.o. za graditeljstvo</item>
    </izvorni_sadrzaj>
    <derivirana_varijabla naziv="DomainObject.Predmet.ProtuStrankaListFormated_1">
      <item>NOVI DOM VRANA j.d.o.o. za graditeljstvo</item>
    </derivirana_varijabla>
  </DomainObject.Predmet.ProtuStrankaListFormated>
  <DomainObject.Predmet.ProtuStrankaListFormatedOIB>
    <izvorni_sadrzaj>
      <item>NOVI DOM VRANA j.d.o.o. za graditeljstvo, OIB 15461645736</item>
    </izvorni_sadrzaj>
    <derivirana_varijabla naziv="DomainObject.Predmet.ProtuStrankaListFormatedOIB_1">
      <item>NOVI DOM VRANA j.d.o.o. za graditeljstvo, OIB 15461645736</item>
    </derivirana_varijabla>
  </DomainObject.Predmet.ProtuStrankaListFormatedOIB>
  <DomainObject.Predmet.ProtuStrankaListFormatedWithAdress>
    <izvorni_sadrzaj>
      <item>NOVI DOM VRANA j.d.o.o. za graditeljstvo, Zelići 5, 23210 Vrana</item>
    </izvorni_sadrzaj>
    <derivirana_varijabla naziv="DomainObject.Predmet.ProtuStrankaListFormatedWithAdress_1">
      <item>NOVI DOM VRANA j.d.o.o. za graditeljstvo, Zelići 5, 23210 Vrana</item>
    </derivirana_varijabla>
  </DomainObject.Predmet.ProtuStrankaListFormatedWithAdress>
  <DomainObject.Predmet.ProtuStrankaListFormatedWithAdressOIB>
    <izvorni_sadrzaj>
      <item>NOVI DOM VRANA j.d.o.o. za graditeljstvo, OIB 15461645736, Zelići 5, 23210 Vrana</item>
    </izvorni_sadrzaj>
    <derivirana_varijabla naziv="DomainObject.Predmet.ProtuStrankaListFormatedWithAdressOIB_1">
      <item>NOVI DOM VRANA j.d.o.o. za graditeljstvo, OIB 15461645736, Zelići 5, 23210 Vrana</item>
    </derivirana_varijabla>
  </DomainObject.Predmet.ProtuStrankaListFormatedWithAdressOIB>
  <DomainObject.Predmet.ProtuStrankaListNazivFormated>
    <izvorni_sadrzaj>
      <item>NOVI DOM VRANA j.d.o.o. za graditeljstvo</item>
    </izvorni_sadrzaj>
    <derivirana_varijabla naziv="DomainObject.Predmet.ProtuStrankaListNazivFormated_1">
      <item>NOVI DOM VRANA j.d.o.o. za graditeljstvo</item>
    </derivirana_varijabla>
  </DomainObject.Predmet.ProtuStrankaListNazivFormated>
  <DomainObject.Predmet.ProtuStrankaListNazivFormatedOIB>
    <izvorni_sadrzaj>
      <item>NOVI DOM VRANA j.d.o.o. za graditeljstvo, OIB 15461645736</item>
    </izvorni_sadrzaj>
    <derivirana_varijabla naziv="DomainObject.Predmet.ProtuStrankaListNazivFormatedOIB_1">
      <item>NOVI DOM VRANA j.d.o.o. za graditeljstvo, OIB 15461645736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DOM VRANA j.d.o.o. za graditeljstvo</izvorni_sadrzaj>
    <derivirana_varijabla naziv="DomainObject.Predmet.ProtustrankaIDrugi_1">NOVI DOM VRANA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DOM VRANA j.d.o.o. za graditeljstvo, OIB 15461645736, Zelići 5, 23210 Vrana</izvorni_sadrzaj>
    <derivirana_varijabla naziv="DomainObject.Predmet.ProtustrankaIDrugiAdressOIB_1">NOVI DOM VRANA j.d.o.o. za graditeljstvo, OIB 15461645736,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NOVI DOM VRANA j.d.o.o. za graditeljstvo</item>
    </izvorni_sadrzaj>
    <derivirana_varijabla naziv="DomainObject.Predmet.SudioniciListNaziv_1">
      <item>FINA</item>
      <item>NOVI DOM VRANA j.d.o.o. za graditeljstvo</item>
    </derivirana_varijabla>
  </DomainObject.Predmet.SudioniciListNaziv>
  <DomainObject.Predmet.SudioniciListAdressOIB>
    <izvorni_sadrzaj>
      <item>FINA, OIB 85821130368</item>
      <item>NOVI DOM VRANA j.d.o.o. za graditeljstvo, OIB 15461645736, Zelići 5,23210 Vrana</item>
    </izvorni_sadrzaj>
    <derivirana_varijabla naziv="DomainObject.Predmet.SudioniciListAdressOIB_1">
      <item>FINA, OIB 85821130368</item>
      <item>NOVI DOM VRANA j.d.o.o. za graditeljstvo, OIB 15461645736,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15461645736</item>
    </izvorni_sadrzaj>
    <derivirana_varijabla naziv="DomainObject.Predmet.SudioniciListNazivOIB_1">
      <item>, OIB 85821130368</item>
      <item>, OIB 15461645736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2692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2018-06-12T08:39:00Z</dcterms:created>
  <dc:creator>Anamarija Kovačić Milković</dc:creator>
  <cp:lastModifiedBy>Martina Kalmeta</cp:lastModifiedBy>
  <cp:lastPrinted>2018-06-12T08:38:00Z</cp:lastPrinted>
  <dcterms:modified xmlns:xsi="http://www.w3.org/2001/XMLSchema-instance" xsi:type="dcterms:W3CDTF">2018-06-14T05:37:00Z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(St-115-18-RH.docx)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