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f478" w14:paraId="4e1f478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43847">
        <w:t>143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43847">
        <w:t xml:space="preserve">BILA ZASTAVA </w:t>
      </w:r>
      <w:r w:rsidR="00E43847" w:rsidRPr="000539FB">
        <w:t xml:space="preserve">d.o.o., </w:t>
      </w:r>
      <w:r w:rsidR="00E43847">
        <w:t>Krapanj</w:t>
      </w:r>
      <w:r w:rsidR="00E43847" w:rsidRPr="000539FB">
        <w:t xml:space="preserve">, </w:t>
      </w:r>
      <w:r w:rsidR="00E43847">
        <w:t>Ulica II 28</w:t>
      </w:r>
      <w:r w:rsidR="00E43847" w:rsidRPr="000539FB">
        <w:t xml:space="preserve">, OIB: </w:t>
      </w:r>
      <w:r w:rsidR="00E43847">
        <w:t>81534349348</w:t>
      </w:r>
      <w:r>
        <w:t xml:space="preserve">, zastupanom po </w:t>
      </w:r>
      <w:r w:rsidR="00226979">
        <w:t>članu uprave</w:t>
      </w:r>
      <w:r>
        <w:t xml:space="preserve"> </w:t>
      </w:r>
      <w:r w:rsidR="00E43847">
        <w:t>Kristijanu Curoviću</w:t>
      </w:r>
      <w:r w:rsidR="00E43847" w:rsidRPr="000539FB">
        <w:t xml:space="preserve"> iz </w:t>
      </w:r>
      <w:r w:rsidR="00E43847">
        <w:t>Krapnja</w:t>
      </w:r>
      <w:r>
        <w:t xml:space="preserve">,  </w:t>
      </w:r>
      <w:r w:rsidR="00BE180A">
        <w:t>9</w:t>
      </w:r>
      <w:r w:rsidR="00984003">
        <w:t xml:space="preserve">. </w:t>
      </w:r>
      <w:r w:rsidR="00BC0FE1">
        <w:t xml:space="preserve"> </w:t>
      </w:r>
      <w:r w:rsidR="00303C56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03C56">
        <w:rPr>
          <w:b/>
        </w:rPr>
        <w:t>21</w:t>
      </w:r>
      <w:r w:rsidR="00372EF1">
        <w:rPr>
          <w:b/>
        </w:rPr>
        <w:t xml:space="preserve">. </w:t>
      </w:r>
      <w:r w:rsidR="00303C56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961A94">
        <w:rPr>
          <w:b/>
        </w:rPr>
        <w:t>9</w:t>
      </w:r>
      <w:r w:rsidR="00DF0E12">
        <w:rPr>
          <w:b/>
        </w:rPr>
        <w:t>,</w:t>
      </w:r>
      <w:r w:rsidR="00E43847">
        <w:rPr>
          <w:b/>
        </w:rPr>
        <w:t>35</w:t>
      </w:r>
      <w:r w:rsidR="00372EF1">
        <w:t xml:space="preserve"> sati </w:t>
      </w:r>
      <w:r w:rsidR="0030745C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E43847">
        <w:t>Kristijan Curović</w:t>
      </w:r>
      <w:r w:rsidR="00E43847" w:rsidRPr="000539FB">
        <w:t xml:space="preserve"> iz </w:t>
      </w:r>
      <w:r w:rsidR="00E43847">
        <w:t>Krapnja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E43847">
        <w:t>Kristijan Curović</w:t>
      </w:r>
      <w:r w:rsidR="00E43847" w:rsidRPr="000539FB">
        <w:t xml:space="preserve"> iz </w:t>
      </w:r>
      <w:r w:rsidR="00E43847">
        <w:t>Krapnja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43847">
        <w:t xml:space="preserve">BILA ZASTAVA </w:t>
      </w:r>
      <w:r w:rsidR="00E43847" w:rsidRPr="000539FB">
        <w:t xml:space="preserve">d.o.o., </w:t>
      </w:r>
      <w:r w:rsidR="00E43847">
        <w:t>Krapanj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E43847">
        <w:t>26</w:t>
      </w:r>
      <w:r>
        <w:t xml:space="preserve">. </w:t>
      </w:r>
      <w:r w:rsidR="00303C56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E43847">
        <w:t>28</w:t>
      </w:r>
      <w:r>
        <w:t>.</w:t>
      </w:r>
      <w:r w:rsidR="00E43847">
        <w:t>151</w:t>
      </w:r>
      <w:r>
        <w:t>,</w:t>
      </w:r>
      <w:r w:rsidR="00E43847">
        <w:t>79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E43847">
        <w:t>2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BE180A">
        <w:t>9</w:t>
      </w:r>
      <w:r w:rsidR="00984003">
        <w:t xml:space="preserve">. </w:t>
      </w:r>
      <w:r w:rsidR="00303C56">
        <w:t>svibnja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3E009D" w:rsidP="00881E84" w:rsidR="00A576FE">
      <w:r>
        <w:t>Za točnost otpravka – ovlašteni službenik</w:t>
      </w:r>
      <w:r w:rsidR="00303C56">
        <w:tab/>
      </w:r>
      <w:r w:rsidR="00303C56">
        <w:tab/>
      </w:r>
      <w:r w:rsidR="00303C56">
        <w:tab/>
      </w:r>
      <w:r w:rsidR="00303C56">
        <w:tab/>
      </w:r>
      <w:r w:rsidR="00303C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961A94">
        <w:tab/>
      </w:r>
      <w:r w:rsidR="00961A94">
        <w:tab/>
      </w:r>
      <w:r w:rsidR="00303C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43847">
        <w:t>Kristijan Curović iz Krapnja</w:t>
      </w:r>
      <w:r w:rsidR="00E43847" w:rsidRPr="0010055C">
        <w:t xml:space="preserve">, </w:t>
      </w:r>
      <w:r w:rsidR="00E43847">
        <w:t>Ulica II 28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00483D" w:rsidP="00A576FE" w:rsidR="0000483D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E009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43847">
      <w:t>143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83D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3C56"/>
    <w:rsid w:val="0030745C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009D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77E5F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31AC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A94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180A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13153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43847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602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BILA ZASTAVA društvo s ograničenom odgovornošću za zaštitu okoliša</izvorni_sadrzaj>
    <derivirana_varijabla naziv="DomainObject.Predmet.ProtustrankaFormated_1">  BILA ZASTAVA društvo s ograničenom odgovornošću za zaštitu okoliša</derivirana_varijabla>
  </DomainObject.Predmet.ProtustrankaFormated>
  <DomainObject.Predmet.ProtustrankaFormatedOIB>
    <izvorni_sadrzaj>  BILA ZASTAVA društvo s ograničenom odgovornošću za zaštitu okoliša, OIB 81534349348</izvorni_sadrzaj>
    <derivirana_varijabla naziv="DomainObject.Predmet.ProtustrankaFormatedOIB_1">  BILA ZASTAVA društvo s ograničenom odgovornošću za zaštitu okoliša, OIB 81534349348</derivirana_varijabla>
  </DomainObject.Predmet.ProtustrankaFormatedOIB>
  <DomainObject.Predmet.ProtustrankaFormatedWithAdress>
    <izvorni_sadrzaj> BILA ZASTAVA društvo s ograničenom odgovornošću za zaštitu okoliša, Ulica II 28, 22000 Krapanj</izvorni_sadrzaj>
    <derivirana_varijabla naziv="DomainObject.Predmet.ProtustrankaFormatedWithAdress_1"> BILA ZASTAVA društvo s ograničenom odgovornošću za zaštitu okoliša, Ulica II 28, 22000 Krapanj</derivirana_varijabla>
  </DomainObject.Predmet.ProtustrankaFormatedWithAdress>
  <DomainObject.Predmet.ProtustrankaFormatedWithAdressOIB>
    <izvorni_sadrzaj> BILA ZASTAVA društvo s ograničenom odgovornošću za zaštitu okoliša, OIB 81534349348, Ulica II 28, 22000 Krapanj</izvorni_sadrzaj>
    <derivirana_varijabla naziv="DomainObject.Predmet.ProtustrankaFormatedWithAdressOIB_1"> BILA ZASTAVA društvo s ograničenom odgovornošću za zaštitu okoliša, OIB 81534349348, Ulica II 28, 22000 Krapanj</derivirana_varijabla>
  </DomainObject.Predmet.ProtustrankaFormatedWithAdressOIB>
  <DomainObject.Predmet.ProtustrankaWithAdress>
    <izvorni_sadrzaj>BILA ZASTAVA društvo s ograničenom odgovornošću za zaštitu okoliša Ulica II 28, 22000 Krapanj</izvorni_sadrzaj>
    <derivirana_varijabla naziv="DomainObject.Predmet.ProtustrankaWithAdress_1">BILA ZASTAVA društvo s ograničenom odgovornošću za zaštitu okoliša Ulica II 28, 22000 Krapanj</derivirana_varijabla>
  </DomainObject.Predmet.ProtustrankaWithAdress>
  <DomainObject.Predmet.ProtustrankaWithAdressOIB>
    <izvorni_sadrzaj>BILA ZASTAVA društvo s ograničenom odgovornošću za zaštitu okoliša, OIB 81534349348, Ulica II 28, 22000 Krapanj</izvorni_sadrzaj>
    <derivirana_varijabla naziv="DomainObject.Predmet.ProtustrankaWithAdressOIB_1">BILA ZASTAVA društvo s ograničenom odgovornošću za zaštitu okoliša, OIB 81534349348, Ulica II 28, 22000 Krapanj</derivirana_varijabla>
  </DomainObject.Predmet.ProtustrankaWithAdressOIB>
  <DomainObject.Predmet.ProtustrankaNazivFormated>
    <izvorni_sadrzaj>BILA ZASTAVA društvo s ograničenom odgovornošću za zaštitu okoliša</izvorni_sadrzaj>
    <derivirana_varijabla naziv="DomainObject.Predmet.ProtustrankaNazivFormated_1">BILA ZASTAVA društvo s ograničenom odgovornošću za zaštitu okoliša</derivirana_varijabla>
  </DomainObject.Predmet.ProtustrankaNazivFormated>
  <DomainObject.Predmet.ProtustrankaNazivFormatedOIB>
    <izvorni_sadrzaj>BILA ZASTAVA društvo s ograničenom odgovornošću za zaštitu okoliša, OIB 81534349348</izvorni_sadrzaj>
    <derivirana_varijabla naziv="DomainObject.Predmet.ProtustrankaNazivFormatedOIB_1">BILA ZASTAVA društvo s ograničenom odgovornošću za zaštitu okoliša, OIB 81534349348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ZASTAVA društvo s ograničenom odgovornošću za zaštitu okoliša</item>
    </izvorni_sadrzaj>
    <derivirana_varijabla naziv="DomainObject.Predmet.ProtuStrankaListFormated_1">
      <item>BILA ZASTAVA društvo s ograničenom odgovornošću za zaštitu okoliša</item>
    </derivirana_varijabla>
  </DomainObject.Predmet.ProtuStrankaListFormated>
  <DomainObject.Predmet.ProtuStrankaListFormatedOIB>
    <izvorni_sadrzaj>
      <item>BILA ZASTAVA društvo s ograničenom odgovornošću za zaštitu okoliša, OIB 81534349348</item>
    </izvorni_sadrzaj>
    <derivirana_varijabla naziv="DomainObject.Predmet.ProtuStrankaListFormatedOIB_1">
      <item>BILA ZASTAVA društvo s ograničenom odgovornošću za zaštitu okoliša, OIB 81534349348</item>
    </derivirana_varijabla>
  </DomainObject.Predmet.ProtuStrankaListFormatedOIB>
  <DomainObject.Predmet.ProtuStrankaListFormatedWithAdress>
    <izvorni_sadrzaj>
      <item>BILA ZASTAVA društvo s ograničenom odgovornošću za zaštitu okoliša, Ulica II 28, 22000 Krapanj</item>
    </izvorni_sadrzaj>
    <derivirana_varijabla naziv="DomainObject.Predmet.ProtuStrankaListFormatedWithAdress_1">
      <item>BILA ZASTAVA društvo s ograničenom odgovornošću za zaštitu okoliša, Ulica II 28, 22000 Krapanj</item>
    </derivirana_varijabla>
  </DomainObject.Predmet.ProtuStrankaListFormatedWithAdress>
  <DomainObject.Predmet.ProtuStrankaListFormatedWithAdressOIB>
    <izvorni_sadrzaj>
      <item>BILA ZASTAVA društvo s ograničenom odgovornošću za zaštitu okoliša, OIB 81534349348, Ulica II 28, 22000 Krapanj</item>
    </izvorni_sadrzaj>
    <derivirana_varijabla naziv="DomainObject.Predmet.ProtuStrankaListFormatedWithAdressOIB_1">
      <item>BILA ZASTAVA društvo s ograničenom odgovornošću za zaštitu okoliša, OIB 81534349348, Ulica II 28, 22000 Krapanj</item>
    </derivirana_varijabla>
  </DomainObject.Predmet.ProtuStrankaListFormatedWithAdressOIB>
  <DomainObject.Predmet.ProtuStrankaListNazivFormated>
    <izvorni_sadrzaj>
      <item>BILA ZASTAVA društvo s ograničenom odgovornošću za zaštitu okoliša</item>
    </izvorni_sadrzaj>
    <derivirana_varijabla naziv="DomainObject.Predmet.ProtuStrankaListNazivFormated_1">
      <item>BILA ZASTAVA društvo s ograničenom odgovornošću za zaštitu okoliša</item>
    </derivirana_varijabla>
  </DomainObject.Predmet.ProtuStrankaListNazivFormated>
  <DomainObject.Predmet.ProtuStrankaListNazivFormatedOIB>
    <izvorni_sadrzaj>
      <item>BILA ZASTAVA društvo s ograničenom odgovornošću za zaštitu okoliša, OIB 81534349348</item>
    </izvorni_sadrzaj>
    <derivirana_varijabla naziv="DomainObject.Predmet.ProtuStrankaListNazivFormatedOIB_1">
      <item>BILA ZASTAVA društvo s ograničenom odgovornošću za zaštitu okoliša, OIB 81534349348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ZASTAVA društvo s ograničenom odgovornošću za zaštitu okoliša</izvorni_sadrzaj>
    <derivirana_varijabla naziv="DomainObject.Predmet.ProtustrankaIDrugi_1">BILA ZASTAVA društvo s ograničenom odgovornošću za zaštitu okoliša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ZASTAVA društvo s ograničenom odgovornošću za zaštitu okoliša, OIB 81534349348, Ulica II 28, 22000 Krapanj</izvorni_sadrzaj>
    <derivirana_varijabla naziv="DomainObject.Predmet.ProtustrankaIDrugiAdressOIB_1">BILA ZASTAVA društvo s ograničenom odgovornošću za zaštitu okoliša, OIB 81534349348, Ulica II 28,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ZASTAVA društvo s ograničenom odgovornošću za zaštitu okoliša</item>
    </izvorni_sadrzaj>
    <derivirana_varijabla naziv="DomainObject.Predmet.SudioniciListNaziv_1">
      <item>FINA - Podružnica Šibenik</item>
      <item>BILA ZASTAVA društvo s ograničenom odgovornošću za zaštitu okoliša</item>
    </derivirana_varijabla>
  </DomainObject.Predmet.SudioniciListNaziv>
  <DomainObject.Predmet.SudioniciListAdressOIB>
    <izvorni_sadrzaj>
      <item>FINA - Podružnica Šibenik, OIB 85821130368, Perivoj L. Marune 1,22000 Šibenik</item>
      <item>BILA ZASTAVA društvo s ograničenom odgovornošću za zaštitu okoliša, OIB 81534349348, Ulica II 28,22000 Krapanj</item>
    </izvorni_sadrzaj>
    <derivirana_varijabla naziv="DomainObject.Predmet.SudioniciListAdressOIB_1">
      <item>FINA - Podružnica Šibenik, OIB 85821130368, Perivoj L. Marune 1,22000 Šibenik</item>
      <item>BILA ZASTAVA društvo s ograničenom odgovornošću za zaštitu okoliša, OIB 81534349348, Ulica II 28,22000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81534349348</item>
    </izvorni_sadrzaj>
    <derivirana_varijabla naziv="DomainObject.Predmet.SudioniciListNazivOIB_1">
      <item>, OIB 85821130368</item>
      <item>, OIB 81534349348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E4DF2-42EA-4B29-A42E-FD00FB1A4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2360</properties:Characters>
  <properties:Lines>74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2018-05-08T12:53:00Z</dcterms:created>
  <dc:creator>Administrator</dc:creator>
  <cp:lastModifiedBy>Ante Rubelj</cp:lastModifiedBy>
  <cp:lastPrinted>2018-05-09T12:15:00Z</cp:lastPrinted>
  <dcterms:modified xmlns:xsi="http://www.w3.org/2001/XMLSchema-instance" xsi:type="dcterms:W3CDTF">2018-05-09T12:15:00Z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(1St-143-18-4 -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