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9d5a8" w14:paraId="b29d5a8" w:rsidRDefault="00291449" w:rsidP="00910611" w:rsidR="00291449">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91449" w:rsidP="00910611" w:rsidR="00291449">
      <w:r>
        <w:rPr>
          <w:rFonts w:eastAsia="MS Mincho"/>
        </w:rPr>
        <w:t xml:space="preserve">   REPUBLIKA HRVATSKA</w:t>
      </w:r>
    </w:p>
    <w:p w:rsidRDefault="00291449" w:rsidP="00910611" w:rsidR="00291449">
      <w:r>
        <w:rPr>
          <w:rFonts w:eastAsia="MS Mincho"/>
        </w:rPr>
        <w:t>TRGOVAČKI SUD U RIJECI</w:t>
      </w:r>
    </w:p>
    <w:p w:rsidRDefault="00291449" w:rsidR="00291449" w:rsidRPr="00910611">
      <w:pPr>
        <w:rPr>
          <w:rFonts w:eastAsia="MS Mincho"/>
        </w:rPr>
      </w:pPr>
      <w:r>
        <w:rPr>
          <w:rFonts w:eastAsia="MS Mincho"/>
        </w:rPr>
        <w:t xml:space="preserve">       Rijeka, Zadarska 1 i 3</w:t>
      </w:r>
    </w:p>
    <w:p w:rsidRDefault="00D33327" w:rsidP="00D33327" w:rsidR="00230E1E">
      <w:pPr>
        <w:pStyle w:val="Zaglavlje"/>
        <w:jc w:val="right"/>
      </w:pPr>
      <w:r w:rsidRPr="000B2C7B">
        <w:t>P</w:t>
      </w:r>
      <w:r>
        <w:t>oslovni broj</w:t>
      </w:r>
      <w:r w:rsidRPr="000B2C7B">
        <w:t xml:space="preserve"> 15 St-</w:t>
      </w:r>
      <w:r w:rsidR="00706BAA">
        <w:t>10</w:t>
      </w:r>
      <w:r w:rsidR="00A63043">
        <w:t>/18-</w:t>
      </w:r>
      <w:r w:rsidR="00706BAA">
        <w:t>21</w:t>
      </w:r>
    </w:p>
    <w:p w:rsidRDefault="008A089C" w:rsidP="00D33327" w:rsidR="008A089C">
      <w:pPr>
        <w:pStyle w:val="Zaglavlje"/>
        <w:jc w:val="right"/>
      </w:pPr>
    </w:p>
    <w:p w:rsidRDefault="002E0501" w:rsidP="00BB294D" w:rsidR="00367900" w:rsidRPr="00D33327">
      <w:pPr>
        <w:jc w:val="center"/>
        <w:rPr>
          <w:bCs/>
        </w:rPr>
      </w:pPr>
      <w:r w:rsidRPr="00D33327">
        <w:rPr>
          <w:bCs/>
        </w:rPr>
        <w:t xml:space="preserve">R E P U B L I K A    H R V A T S K A </w:t>
      </w:r>
    </w:p>
    <w:p w:rsidRDefault="002E0501" w:rsidP="00BB294D" w:rsidR="002E0501" w:rsidRPr="00D33327">
      <w:pPr>
        <w:jc w:val="center"/>
        <w:rPr>
          <w:bCs/>
        </w:rPr>
      </w:pPr>
    </w:p>
    <w:p w:rsidRDefault="00BB294D" w:rsidP="00BB294D" w:rsidR="00BB294D" w:rsidRPr="00D33327">
      <w:pPr>
        <w:jc w:val="center"/>
        <w:rPr>
          <w:bCs/>
        </w:rPr>
      </w:pPr>
      <w:r w:rsidRPr="00D33327">
        <w:rPr>
          <w:bCs/>
        </w:rPr>
        <w:t>R J E Š E N J E</w:t>
      </w:r>
    </w:p>
    <w:p w:rsidRDefault="000B2C7B" w:rsidP="00BB294D" w:rsidR="000B2C7B" w:rsidRPr="00881E1F">
      <w:pPr>
        <w:jc w:val="center"/>
        <w:rPr>
          <w:b/>
          <w:bCs/>
        </w:rPr>
      </w:pPr>
    </w:p>
    <w:p w:rsidRDefault="008A13F1" w:rsidP="00F96A2B" w:rsidR="00F96A2B" w:rsidRPr="00881E1F">
      <w:pPr>
        <w:ind w:firstLine="708"/>
        <w:jc w:val="both"/>
      </w:pPr>
      <w:r w:rsidRPr="00502CC4">
        <w:t>Trgovački sud u Rijeci,</w:t>
      </w:r>
      <w:r>
        <w:t xml:space="preserve"> </w:t>
      </w:r>
      <w:r w:rsidRPr="008E5A15">
        <w:t>OIB 88785964957</w:t>
      </w:r>
      <w:r w:rsidRPr="00502CC4">
        <w:t xml:space="preserve"> po sucu </w:t>
      </w:r>
      <w:r>
        <w:t xml:space="preserve">pojedincu </w:t>
      </w:r>
      <w:r w:rsidRPr="00502CC4">
        <w:t xml:space="preserve">Danieli Korlević, u </w:t>
      </w:r>
      <w:r>
        <w:t>prethodnom postupku radi utvrđivanja pretpostavki za otvaranje stečajnog postupka nad dužnikom</w:t>
      </w:r>
      <w:r w:rsidRPr="00502CC4">
        <w:t xml:space="preserve"> </w:t>
      </w:r>
      <w:r w:rsidR="00706BAA" w:rsidRPr="00706BAA">
        <w:t>VALENS društvo s ograničenom odgovornošću za usluge, Opatija, Vjekoslava Spinčića 23, OIB 69119542682</w:t>
      </w:r>
      <w:r w:rsidR="00C430C9" w:rsidRPr="00E90D89">
        <w:t>,</w:t>
      </w:r>
      <w:r w:rsidR="002E0501">
        <w:rPr>
          <w:b/>
        </w:rPr>
        <w:t xml:space="preserve"> </w:t>
      </w:r>
      <w:r>
        <w:t xml:space="preserve">dana </w:t>
      </w:r>
      <w:r w:rsidR="00706BAA">
        <w:t>17. listopada</w:t>
      </w:r>
      <w:r>
        <w:t xml:space="preserve"> 2018.</w:t>
      </w:r>
      <w:r w:rsidR="00EF79DA">
        <w:t xml:space="preserve"> godine</w:t>
      </w:r>
    </w:p>
    <w:p w:rsidRDefault="000B2C7B" w:rsidP="00BB294D" w:rsidR="000B2C7B" w:rsidRPr="00881E1F">
      <w:pPr>
        <w:ind w:firstLine="720"/>
        <w:jc w:val="both"/>
      </w:pPr>
    </w:p>
    <w:p w:rsidRDefault="00BB294D" w:rsidP="00BB294D" w:rsidR="00BB294D" w:rsidRPr="00D33327">
      <w:pPr>
        <w:jc w:val="center"/>
        <w:rPr>
          <w:bCs/>
        </w:rPr>
      </w:pPr>
      <w:r w:rsidRPr="00D33327">
        <w:rPr>
          <w:bCs/>
        </w:rPr>
        <w:t>r i j e š i o    j e</w:t>
      </w:r>
    </w:p>
    <w:p w:rsidRDefault="00B7614A" w:rsidP="00BB294D" w:rsidR="00B7614A" w:rsidRPr="00881E1F">
      <w:pPr>
        <w:jc w:val="center"/>
        <w:rPr>
          <w:b/>
          <w:bCs/>
        </w:rPr>
      </w:pPr>
    </w:p>
    <w:p w:rsidRDefault="00BB294D" w:rsidP="00BB294D" w:rsidR="00BB294D" w:rsidRPr="00881E1F">
      <w:pPr>
        <w:jc w:val="both"/>
      </w:pPr>
      <w:r w:rsidRPr="00E90D89">
        <w:rPr>
          <w:bCs/>
        </w:rPr>
        <w:t>I.</w:t>
      </w:r>
      <w:r w:rsidR="00F96A2B" w:rsidRPr="00881E1F">
        <w:t xml:space="preserve">          </w:t>
      </w:r>
      <w:r w:rsidR="00EF79DA" w:rsidRPr="00881E1F">
        <w:t>Zastupni</w:t>
      </w:r>
      <w:r w:rsidR="00EF79DA">
        <w:t>ku</w:t>
      </w:r>
      <w:r w:rsidR="00EF79DA" w:rsidRPr="00881E1F">
        <w:t xml:space="preserve"> po zakonu dužnika trgovačkog društva</w:t>
      </w:r>
      <w:r w:rsidR="00EF79DA" w:rsidRPr="00881E1F">
        <w:rPr>
          <w:b/>
        </w:rPr>
        <w:t xml:space="preserve"> </w:t>
      </w:r>
      <w:r w:rsidR="00706BAA" w:rsidRPr="00706BAA">
        <w:t>VALENS društvo s ograničenom odgovornošću za usluge, Opatija, Vjekoslava Spinčića 23, OIB 69119542682</w:t>
      </w:r>
      <w:r w:rsidR="00E90D89">
        <w:t xml:space="preserve">, </w:t>
      </w:r>
      <w:r w:rsidR="00706BAA">
        <w:t>SNJEŽANI POSAVEC, Rijeka, Pionirska 11/a, OIB 71405999347</w:t>
      </w:r>
      <w:r w:rsidR="00A63043">
        <w:t>,</w:t>
      </w:r>
      <w:r w:rsidR="00E90D89">
        <w:rPr>
          <w:b/>
        </w:rPr>
        <w:t xml:space="preserve"> </w:t>
      </w:r>
      <w:r w:rsidRPr="00881E1F">
        <w:t>izriče se novčana kazna u iznosu od</w:t>
      </w:r>
      <w:r w:rsidR="00DF01A9" w:rsidRPr="00881E1F">
        <w:t xml:space="preserve"> </w:t>
      </w:r>
      <w:r w:rsidR="00BF256E">
        <w:t>5</w:t>
      </w:r>
      <w:r w:rsidR="00DF01A9" w:rsidRPr="00881E1F">
        <w:t>.000,00 kn (</w:t>
      </w:r>
      <w:r w:rsidR="00BF256E">
        <w:t>pet</w:t>
      </w:r>
      <w:r w:rsidR="00DF01A9" w:rsidRPr="00881E1F">
        <w:t>tisuć</w:t>
      </w:r>
      <w:r w:rsidR="00BF256E">
        <w:t>a</w:t>
      </w:r>
      <w:r w:rsidR="00F96A2B" w:rsidRPr="00881E1F">
        <w:t>kuna)</w:t>
      </w:r>
      <w:r w:rsidR="00BF256E">
        <w:t>,</w:t>
      </w:r>
      <w:r w:rsidR="00F96A2B" w:rsidRPr="00881E1F">
        <w:t xml:space="preserve"> te </w:t>
      </w:r>
      <w:r w:rsidR="0027160D">
        <w:t>mu</w:t>
      </w:r>
      <w:r w:rsidR="00063B25">
        <w:t xml:space="preserve"> </w:t>
      </w:r>
      <w:r w:rsidRPr="00881E1F">
        <w:t xml:space="preserve">se nalaže da u roku od </w:t>
      </w:r>
      <w:r w:rsidR="00FD775A">
        <w:t>osam</w:t>
      </w:r>
      <w:r w:rsidRPr="00881E1F">
        <w:t xml:space="preserve"> dana izrečenu novčanu kaznu plati na račun državnog proračuna broj </w:t>
      </w:r>
      <w:r w:rsidRPr="00E90D89">
        <w:rPr>
          <w:bCs/>
        </w:rPr>
        <w:t>HR12</w:t>
      </w:r>
      <w:r w:rsidR="00063B25" w:rsidRPr="00E90D89">
        <w:rPr>
          <w:bCs/>
        </w:rPr>
        <w:t xml:space="preserve"> </w:t>
      </w:r>
      <w:r w:rsidRPr="00E90D89">
        <w:rPr>
          <w:bCs/>
        </w:rPr>
        <w:t>1001</w:t>
      </w:r>
      <w:r w:rsidR="00063B25" w:rsidRPr="00E90D89">
        <w:rPr>
          <w:bCs/>
        </w:rPr>
        <w:t xml:space="preserve"> </w:t>
      </w:r>
      <w:r w:rsidRPr="00E90D89">
        <w:rPr>
          <w:bCs/>
        </w:rPr>
        <w:t>0051</w:t>
      </w:r>
      <w:r w:rsidR="00063B25" w:rsidRPr="00E90D89">
        <w:rPr>
          <w:bCs/>
        </w:rPr>
        <w:t xml:space="preserve"> </w:t>
      </w:r>
      <w:r w:rsidRPr="00E90D89">
        <w:rPr>
          <w:bCs/>
        </w:rPr>
        <w:t>8630</w:t>
      </w:r>
      <w:r w:rsidR="00063B25" w:rsidRPr="00E90D89">
        <w:rPr>
          <w:bCs/>
        </w:rPr>
        <w:t xml:space="preserve"> </w:t>
      </w:r>
      <w:r w:rsidRPr="00E90D89">
        <w:rPr>
          <w:bCs/>
        </w:rPr>
        <w:t>0016</w:t>
      </w:r>
      <w:r w:rsidR="00063B25" w:rsidRPr="00E90D89">
        <w:rPr>
          <w:bCs/>
        </w:rPr>
        <w:t xml:space="preserve"> </w:t>
      </w:r>
      <w:r w:rsidRPr="00E90D89">
        <w:rPr>
          <w:bCs/>
        </w:rPr>
        <w:t>0, s pozivom na broj 64 5045-3540-</w:t>
      </w:r>
      <w:r w:rsidR="00706BAA">
        <w:rPr>
          <w:bCs/>
        </w:rPr>
        <w:t>10</w:t>
      </w:r>
      <w:r w:rsidR="00BF256E">
        <w:rPr>
          <w:bCs/>
        </w:rPr>
        <w:t>-2018</w:t>
      </w:r>
      <w:r w:rsidR="00B7614A" w:rsidRPr="00E90D89">
        <w:rPr>
          <w:bCs/>
        </w:rPr>
        <w:t>,</w:t>
      </w:r>
      <w:r w:rsidR="00B7614A" w:rsidRPr="00881E1F">
        <w:rPr>
          <w:b/>
          <w:bCs/>
        </w:rPr>
        <w:t xml:space="preserve"> </w:t>
      </w:r>
      <w:r w:rsidR="00B7614A" w:rsidRPr="00881E1F">
        <w:rPr>
          <w:bCs/>
        </w:rPr>
        <w:t>te o</w:t>
      </w:r>
      <w:r w:rsidR="00DF01A9" w:rsidRPr="00881E1F">
        <w:rPr>
          <w:bCs/>
        </w:rPr>
        <w:t xml:space="preserve"> tome bez odgađanja obavijesti</w:t>
      </w:r>
      <w:r w:rsidR="00B7614A" w:rsidRPr="00881E1F">
        <w:rPr>
          <w:bCs/>
        </w:rPr>
        <w:t xml:space="preserve"> naslovni sud s pozivom na poslovni broj.</w:t>
      </w:r>
    </w:p>
    <w:p w:rsidRDefault="00BB294D" w:rsidP="00BB294D" w:rsidR="00BB294D" w:rsidRPr="00881E1F">
      <w:pPr>
        <w:jc w:val="both"/>
      </w:pPr>
    </w:p>
    <w:p w:rsidRDefault="00BB294D" w:rsidP="00DF01A9" w:rsidR="00BB294D" w:rsidRPr="00881E1F">
      <w:pPr>
        <w:numPr>
          <w:ilvl w:val="0"/>
          <w:numId w:val="2"/>
        </w:numPr>
        <w:tabs>
          <w:tab w:pos="1095" w:val="clear"/>
          <w:tab w:pos="720" w:val="num"/>
        </w:tabs>
        <w:ind w:firstLine="0" w:left="0"/>
        <w:jc w:val="both"/>
      </w:pPr>
      <w:r w:rsidRPr="00881E1F">
        <w:t>Ako kažnjena osoba ne plati izrečenu novčanu kaznu u ostavljenom roku,</w:t>
      </w:r>
      <w:r w:rsidR="00F96A2B" w:rsidRPr="00881E1F">
        <w:t xml:space="preserve"> ili o tome bez odgađanja ne obavijesti sud, sud će u daljnjem roku od </w:t>
      </w:r>
      <w:r w:rsidR="00C430C9">
        <w:t>osam</w:t>
      </w:r>
      <w:r w:rsidRPr="00881E1F">
        <w:t xml:space="preserve"> dana,</w:t>
      </w:r>
      <w:r w:rsidR="00F96A2B" w:rsidRPr="00881E1F">
        <w:t xml:space="preserve"> na rješenje  </w:t>
      </w:r>
      <w:r w:rsidRPr="00881E1F">
        <w:t xml:space="preserve">o </w:t>
      </w:r>
      <w:r w:rsidR="00F96A2B" w:rsidRPr="00881E1F">
        <w:t xml:space="preserve"> izrečenoj novčanoj kazni staviti potvrdu o ovršnosti te rješenje dostaviti Financijskoj agenciji radi izravne naplate novčane kazne provedbom ovrhe na novčanim sredstvima kažnjene osobe.</w:t>
      </w:r>
    </w:p>
    <w:p w:rsidRDefault="00675611" w:rsidP="0014399B" w:rsidR="00675611" w:rsidRPr="00881E1F">
      <w:pPr>
        <w:ind w:left="360"/>
        <w:jc w:val="both"/>
      </w:pPr>
    </w:p>
    <w:p w:rsidRDefault="00BB294D" w:rsidP="00BB294D" w:rsidR="00BB294D" w:rsidRPr="00D33327">
      <w:pPr>
        <w:jc w:val="center"/>
        <w:rPr>
          <w:bCs/>
        </w:rPr>
      </w:pPr>
      <w:r w:rsidRPr="00D33327">
        <w:rPr>
          <w:bCs/>
        </w:rPr>
        <w:t>Obrazloženje</w:t>
      </w:r>
    </w:p>
    <w:p w:rsidRDefault="00287946" w:rsidP="00BB294D" w:rsidR="00287946" w:rsidRPr="00881E1F">
      <w:pPr>
        <w:jc w:val="center"/>
        <w:rPr>
          <w:b/>
          <w:bCs/>
        </w:rPr>
      </w:pPr>
    </w:p>
    <w:p w:rsidRDefault="00EF79DA" w:rsidP="00287946" w:rsidR="00C859BD">
      <w:pPr>
        <w:jc w:val="both"/>
      </w:pPr>
      <w:r>
        <w:t xml:space="preserve"> </w:t>
      </w:r>
      <w:r>
        <w:tab/>
        <w:t>Rješenjem posl. broj St-</w:t>
      </w:r>
      <w:r w:rsidR="00706BAA">
        <w:t>10</w:t>
      </w:r>
      <w:r w:rsidR="00BF256E">
        <w:t>/18-</w:t>
      </w:r>
      <w:r w:rsidR="00706BAA">
        <w:t>4</w:t>
      </w:r>
      <w:r>
        <w:t xml:space="preserve"> od </w:t>
      </w:r>
      <w:r w:rsidR="00706BAA">
        <w:t>15. veljače</w:t>
      </w:r>
      <w:r w:rsidR="00E90D89">
        <w:t xml:space="preserve"> 2018</w:t>
      </w:r>
      <w:r>
        <w:t xml:space="preserve">. godine pokrenut je prethodni postupak radi utvrđivanja pretpostavki za otvaranje stečajnog postupka nad dužnikom </w:t>
      </w:r>
      <w:r w:rsidR="00706BAA" w:rsidRPr="00706BAA">
        <w:t xml:space="preserve">VALENS društvo s ograničenom odgovornošću za usluge, Opatija, Vjekoslava Spinčića 23, OIB 69119542682 </w:t>
      </w:r>
      <w:r>
        <w:t xml:space="preserve">(dalje: dužnik) </w:t>
      </w:r>
      <w:r w:rsidR="004D5084">
        <w:t xml:space="preserve"> </w:t>
      </w:r>
      <w:r w:rsidR="00777A36">
        <w:t xml:space="preserve">i </w:t>
      </w:r>
      <w:r w:rsidR="00777A36" w:rsidRPr="00777A36">
        <w:t xml:space="preserve">naloženo osobi ovlaštenoj za zastupanje dužnika po zakonu </w:t>
      </w:r>
      <w:r w:rsidR="00706BAA">
        <w:t>SNJEŽANI POSAVEC, Rijeka, Pionirska 11/a, OIB 71405999347</w:t>
      </w:r>
      <w:r w:rsidR="002D3469" w:rsidRPr="002D3469">
        <w:t xml:space="preserve">, </w:t>
      </w:r>
      <w:r w:rsidR="00777A36" w:rsidRPr="00777A36">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sve pod prijetnjom izricanja novčane kazne.</w:t>
      </w:r>
    </w:p>
    <w:p w:rsidRDefault="00777A36" w:rsidP="005C7E51" w:rsidR="00706BAA">
      <w:pPr>
        <w:ind w:firstLine="720"/>
        <w:jc w:val="both"/>
        <w:rPr>
          <w:bCs/>
        </w:rPr>
      </w:pPr>
      <w:r>
        <w:t>Zastupni</w:t>
      </w:r>
      <w:r w:rsidR="002D3469">
        <w:t>k</w:t>
      </w:r>
      <w:r>
        <w:t xml:space="preserve"> dužnika po zakonu nije postupi</w:t>
      </w:r>
      <w:r w:rsidR="002D3469">
        <w:t>o</w:t>
      </w:r>
      <w:r>
        <w:t xml:space="preserve"> po nalogu suda od </w:t>
      </w:r>
      <w:r w:rsidR="00706BAA">
        <w:t>15. veljače</w:t>
      </w:r>
      <w:r>
        <w:t xml:space="preserve"> 2018. godine, nije pristupi</w:t>
      </w:r>
      <w:r w:rsidR="002D3469">
        <w:t>o</w:t>
      </w:r>
      <w:r w:rsidR="00BF256E">
        <w:t xml:space="preserve"> na ročište </w:t>
      </w:r>
      <w:r w:rsidR="00706BAA">
        <w:t>03. svibnja</w:t>
      </w:r>
      <w:r w:rsidR="00BF256E">
        <w:t xml:space="preserve"> 2018. godine, </w:t>
      </w:r>
      <w:r w:rsidR="00706BAA">
        <w:t xml:space="preserve">zbog čega je sud rješenjem od 03. </w:t>
      </w:r>
      <w:r w:rsidR="00706BAA">
        <w:lastRenderedPageBreak/>
        <w:t xml:space="preserve">svibnja 2018. godine odredio mjeru osiguranja iz čl.118. st.1. t.1. </w:t>
      </w:r>
      <w:r w:rsidR="00706BAA">
        <w:rPr>
          <w:bCs/>
        </w:rPr>
        <w:t xml:space="preserve">Stečajnog zakona (Narodne novine broj 104/17, dalje: SZ-a) imenovanjem privremenog stečajnog upravitelja. </w:t>
      </w:r>
    </w:p>
    <w:p w:rsidRDefault="00706BAA" w:rsidP="005C7E51" w:rsidR="00706BAA">
      <w:pPr>
        <w:ind w:firstLine="720"/>
        <w:jc w:val="both"/>
        <w:rPr>
          <w:bCs/>
        </w:rPr>
      </w:pPr>
      <w:r>
        <w:rPr>
          <w:bCs/>
        </w:rPr>
        <w:t>Privremeni stečajni upravitelj je od zastupnice dužnika po zakonu zatražio dostavu poslovne dokumentacije, međutim, pošiljka je vraćena neisporučena privremenom stečajnom upravitelju s naznakom "obaviješten, nije podigao pošiljku".</w:t>
      </w:r>
    </w:p>
    <w:p w:rsidRDefault="00706BAA" w:rsidP="005C7E51" w:rsidR="00706BAA">
      <w:pPr>
        <w:ind w:firstLine="720"/>
        <w:jc w:val="both"/>
        <w:rPr>
          <w:bCs/>
        </w:rPr>
      </w:pPr>
      <w:r>
        <w:rPr>
          <w:bCs/>
        </w:rPr>
        <w:t xml:space="preserve">Raspravnim rješenjem od 04. srpnja 2018. godine sud je naložio zastupnici dužnika po zakonu da </w:t>
      </w:r>
      <w:r w:rsidRPr="00706BAA">
        <w:rPr>
          <w:bCs/>
        </w:rPr>
        <w:t>u roku osam dana privremenom stečajnom upravitelju Lorisu Rak iz Rijeke, Zagrebačka 18, dostavi godišnja financijska izviješća za 2012., 2016. i 2017. godinu, javnobilježnički ovjerovljen popis imovine dužnika kako bi privremeni stečajni upravitelj mogao dopuniti svoje izviješće u dijelu koji se odnosi na imovinu dužnika, odnosno utvrditi ima li dužnik imovine koja bi bila dostatna za namirenje troškova stečajnog postupka</w:t>
      </w:r>
      <w:r>
        <w:rPr>
          <w:bCs/>
        </w:rPr>
        <w:t>, pod prijetnjom izricanja novčane kazne u iznosu 5.000,00 kn</w:t>
      </w:r>
      <w:r w:rsidRPr="00706BAA">
        <w:rPr>
          <w:bCs/>
        </w:rPr>
        <w:t>.</w:t>
      </w:r>
    </w:p>
    <w:p w:rsidRDefault="00706BAA" w:rsidP="005C7E51" w:rsidR="00706BAA">
      <w:pPr>
        <w:ind w:firstLine="720"/>
        <w:jc w:val="both"/>
        <w:rPr>
          <w:bCs/>
        </w:rPr>
      </w:pPr>
      <w:r>
        <w:rPr>
          <w:bCs/>
        </w:rPr>
        <w:t xml:space="preserve">Zapisnik od 04. srpnja 2018. godine dostavljen je zastupnici dužnika po zakonu 12. srpnja 2018. godine. </w:t>
      </w:r>
    </w:p>
    <w:p w:rsidRDefault="00706BAA" w:rsidP="005C7E51" w:rsidR="00706BAA" w:rsidRPr="005C7E51">
      <w:pPr>
        <w:ind w:firstLine="720"/>
        <w:jc w:val="both"/>
      </w:pPr>
      <w:r>
        <w:rPr>
          <w:bCs/>
        </w:rPr>
        <w:t xml:space="preserve">Međutim, zastupnica dužnika po zakonu po istome nije postupila. </w:t>
      </w:r>
    </w:p>
    <w:p w:rsidRDefault="00E90D89" w:rsidP="00287946" w:rsidR="00336415">
      <w:pPr>
        <w:jc w:val="both"/>
      </w:pPr>
      <w:r>
        <w:t xml:space="preserve"> </w:t>
      </w:r>
      <w:r w:rsidR="00336415">
        <w:tab/>
        <w:t>Prema odredbi čl.117. st.1. SZ-a</w:t>
      </w:r>
      <w:r w:rsidR="00D376E4">
        <w:t xml:space="preserve">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  </w:t>
      </w:r>
    </w:p>
    <w:p w:rsidRDefault="00D376E4" w:rsidP="00287946" w:rsidR="00C859BD">
      <w:pPr>
        <w:jc w:val="both"/>
      </w:pPr>
      <w:r>
        <w:t xml:space="preserve"> </w:t>
      </w:r>
      <w:r>
        <w:tab/>
        <w:t>Obzirom da zastupnik dužnika po zakonu tijekom prethodnog postupka nije postupao po nalogu suda, niti je surađivao sa stečajnim tijelima, valjalo je temeljem</w:t>
      </w:r>
      <w:r w:rsidRPr="00D376E4">
        <w:t xml:space="preserve"> </w:t>
      </w:r>
      <w:r>
        <w:t>čl.178. i čl.180. SZ-a</w:t>
      </w:r>
      <w:r w:rsidRPr="00D376E4">
        <w:t xml:space="preserve"> </w:t>
      </w:r>
      <w:r>
        <w:t xml:space="preserve">izreći </w:t>
      </w:r>
      <w:r w:rsidR="000A7960">
        <w:t xml:space="preserve">zapriječenu </w:t>
      </w:r>
      <w:r>
        <w:t xml:space="preserve">novčanu kaznu zapriječenu u visini </w:t>
      </w:r>
      <w:r w:rsidR="00BF256E">
        <w:t>5</w:t>
      </w:r>
      <w:r>
        <w:t>.000,00 kn.</w:t>
      </w:r>
    </w:p>
    <w:p w:rsidRDefault="00D376E4" w:rsidP="0014399B" w:rsidR="00F6182D" w:rsidRPr="00881E1F">
      <w:pPr>
        <w:ind w:firstLine="708"/>
        <w:jc w:val="both"/>
      </w:pPr>
      <w:r>
        <w:t xml:space="preserve"> </w:t>
      </w:r>
    </w:p>
    <w:p w:rsidRDefault="00B7614A" w:rsidP="00BB294D" w:rsidR="00BB294D">
      <w:pPr>
        <w:jc w:val="center"/>
      </w:pPr>
      <w:r w:rsidRPr="00881E1F">
        <w:t>U Rijeci</w:t>
      </w:r>
      <w:r w:rsidR="00BB294D" w:rsidRPr="00881E1F">
        <w:t xml:space="preserve">, </w:t>
      </w:r>
      <w:r w:rsidR="00D17F77">
        <w:t>17</w:t>
      </w:r>
      <w:r w:rsidR="00706BAA">
        <w:t>. listopada</w:t>
      </w:r>
      <w:r w:rsidR="00D33327">
        <w:t xml:space="preserve"> 2018.</w:t>
      </w:r>
      <w:r w:rsidR="00D376E4">
        <w:t xml:space="preserve"> godine</w:t>
      </w:r>
    </w:p>
    <w:p w:rsidRDefault="00CC72C3" w:rsidP="00BB294D" w:rsidR="00CC72C3">
      <w:pPr>
        <w:jc w:val="center"/>
      </w:pPr>
    </w:p>
    <w:p w:rsidRDefault="00D33327" w:rsidP="00CC72C3" w:rsidR="00230E1E">
      <w:pPr>
        <w:jc w:val="right"/>
      </w:pPr>
      <w:r>
        <w:tab/>
      </w:r>
      <w:r>
        <w:tab/>
      </w:r>
      <w:r>
        <w:tab/>
      </w:r>
      <w:r>
        <w:tab/>
      </w:r>
      <w:r>
        <w:tab/>
      </w:r>
      <w:r>
        <w:tab/>
      </w:r>
      <w:r>
        <w:tab/>
      </w:r>
      <w:r>
        <w:tab/>
      </w:r>
      <w:r w:rsidR="00EB5FE6">
        <w:t>S</w:t>
      </w:r>
      <w:r w:rsidR="00B7614A" w:rsidRPr="00881E1F">
        <w:t>udac</w:t>
      </w:r>
    </w:p>
    <w:p w:rsidRDefault="00D33327" w:rsidP="00291449" w:rsidR="00291449" w:rsidRPr="008A089C">
      <w:pPr>
        <w:ind w:firstLine="708" w:left="1416"/>
        <w:jc w:val="right"/>
      </w:pPr>
      <w:r>
        <w:tab/>
      </w:r>
      <w:r>
        <w:tab/>
      </w:r>
      <w:r>
        <w:tab/>
      </w:r>
      <w:r>
        <w:tab/>
      </w:r>
      <w:r>
        <w:tab/>
      </w:r>
      <w:r w:rsidR="00BB294D" w:rsidRPr="00881E1F">
        <w:t xml:space="preserve">Daniela </w:t>
      </w:r>
      <w:r w:rsidR="00B7614A" w:rsidRPr="00881E1F">
        <w:t>Korlević</w:t>
      </w:r>
      <w:r w:rsidR="008C51AA">
        <w:t xml:space="preserve"> </w:t>
      </w:r>
      <w:r w:rsidR="00066AB0">
        <w:t xml:space="preserve"> </w:t>
      </w:r>
    </w:p>
    <w:p w:rsidRDefault="008C51AA" w:rsidP="00066AB0" w:rsidR="008C51AA" w:rsidRPr="008A089C">
      <w:pPr>
        <w:ind w:firstLine="708" w:left="1416"/>
        <w:jc w:val="right"/>
      </w:pPr>
    </w:p>
    <w:p w:rsidRDefault="00BB294D" w:rsidP="00BB294D" w:rsidR="00BB294D" w:rsidRPr="00D33327">
      <w:pPr>
        <w:jc w:val="both"/>
        <w:rPr>
          <w:bCs/>
        </w:rPr>
      </w:pPr>
      <w:r w:rsidRPr="00D33327">
        <w:rPr>
          <w:bCs/>
        </w:rPr>
        <w:t>UPUTA O PRAVNOM LIJEKU:</w:t>
      </w:r>
    </w:p>
    <w:p w:rsidRDefault="00BB294D" w:rsidP="001F2B9D" w:rsidR="001F2B9D" w:rsidRPr="00931D40">
      <w:pPr>
        <w:jc w:val="both"/>
        <w:rPr>
          <w:b/>
        </w:rPr>
      </w:pPr>
      <w:r w:rsidRPr="00881E1F">
        <w:t>Protiv ovog rješenja dopuštena je žalba Visokom trgovačkom sudu Republike Hrvatske u Zagrebu. Žalba se podnosi putem ovog</w:t>
      </w:r>
      <w:r w:rsidR="00C430C9">
        <w:t>a</w:t>
      </w:r>
      <w:r w:rsidRPr="00881E1F">
        <w:t xml:space="preserve"> suda, u dva primjerka, u roku od </w:t>
      </w:r>
      <w:r w:rsidR="00287946">
        <w:t>tri</w:t>
      </w:r>
      <w:r w:rsidRPr="00881E1F">
        <w:t xml:space="preserve"> dana</w:t>
      </w:r>
      <w:r w:rsidR="001F2B9D">
        <w:t xml:space="preserve"> od dostave prvostupanjskog rješenja. </w:t>
      </w:r>
      <w:r w:rsidR="001F2B9D" w:rsidRPr="00931D40">
        <w:t xml:space="preserve">Dostava se smatra obavljenom istekom osmoga dana od dana objave pismena na mrežnoj stranici e-Oglasna ploča, a o žalbi odlučuje Visoki trgovački sud Republike Hrvatske. </w:t>
      </w:r>
    </w:p>
    <w:p w:rsidRDefault="00BB294D" w:rsidP="00BB294D" w:rsidR="00BB294D">
      <w:pPr>
        <w:jc w:val="both"/>
      </w:pPr>
    </w:p>
    <w:p w:rsidRDefault="00230E1E" w:rsidP="00BB294D" w:rsidR="00230E1E">
      <w:pPr>
        <w:jc w:val="both"/>
      </w:pPr>
    </w:p>
    <w:p w:rsidRDefault="00230E1E" w:rsidP="00BB294D" w:rsidR="00230E1E">
      <w:pPr>
        <w:jc w:val="both"/>
      </w:pPr>
    </w:p>
    <w:p w:rsidRDefault="00BB294D" w:rsidP="00BB294D" w:rsidR="00BB294D" w:rsidRPr="00881E1F"/>
    <w:p w:rsidRDefault="00BC2635" w:rsidR="00BC2635" w:rsidRPr="00881E1F"/>
    <w:sectPr w:rsidSect="00D3332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r w:rsidRPr="000B2C7B">
      <w:t>P</w:t>
    </w:r>
    <w:r w:rsidR="00D33327">
      <w:t>oslovni broj</w:t>
    </w:r>
    <w:r w:rsidRPr="000B2C7B">
      <w:t xml:space="preserve"> 15 St-</w:t>
    </w:r>
    <w:r w:rsidR="00706BAA">
      <w:t>10</w:t>
    </w:r>
    <w:r w:rsidR="00514D0F">
      <w:t>/18-</w:t>
    </w:r>
    <w:r w:rsidR="00706BAA">
      <w:t>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85046EFC"/>
    <w:lvl w:tplc="143246CC" w:ilvl="0">
      <w:start w:val="2"/>
      <w:numFmt w:val="upperRoman"/>
      <w:lvlText w:val="%1."/>
      <w:lvlJc w:val="left"/>
      <w:pPr>
        <w:tabs>
          <w:tab w:pos="1095" w:val="num"/>
        </w:tabs>
        <w:ind w:hanging="735" w:left="1095"/>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attachedTemplate r:id="rId1"/>
  <w:stylePaneFormatFilter w:val="3F0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56AFC"/>
    <w:rsid w:val="00063B25"/>
    <w:rsid w:val="00066AB0"/>
    <w:rsid w:val="000A2F18"/>
    <w:rsid w:val="000A7960"/>
    <w:rsid w:val="000B2C7B"/>
    <w:rsid w:val="000C3CBA"/>
    <w:rsid w:val="000F39EA"/>
    <w:rsid w:val="0014399B"/>
    <w:rsid w:val="00145822"/>
    <w:rsid w:val="00160ACB"/>
    <w:rsid w:val="00183263"/>
    <w:rsid w:val="001977FA"/>
    <w:rsid w:val="001E6F72"/>
    <w:rsid w:val="001E7E17"/>
    <w:rsid w:val="001F2B9D"/>
    <w:rsid w:val="00230E1E"/>
    <w:rsid w:val="0027160D"/>
    <w:rsid w:val="00287946"/>
    <w:rsid w:val="00291449"/>
    <w:rsid w:val="002D3469"/>
    <w:rsid w:val="002E0501"/>
    <w:rsid w:val="00336415"/>
    <w:rsid w:val="00367900"/>
    <w:rsid w:val="00372AD8"/>
    <w:rsid w:val="0040236F"/>
    <w:rsid w:val="00424600"/>
    <w:rsid w:val="004C718A"/>
    <w:rsid w:val="004D5084"/>
    <w:rsid w:val="00514D0F"/>
    <w:rsid w:val="00531B84"/>
    <w:rsid w:val="00553780"/>
    <w:rsid w:val="0055769C"/>
    <w:rsid w:val="00675611"/>
    <w:rsid w:val="006B38C8"/>
    <w:rsid w:val="00706091"/>
    <w:rsid w:val="00706BAA"/>
    <w:rsid w:val="00774A1B"/>
    <w:rsid w:val="00777A36"/>
    <w:rsid w:val="007D6410"/>
    <w:rsid w:val="007E6821"/>
    <w:rsid w:val="00881E1F"/>
    <w:rsid w:val="008A089C"/>
    <w:rsid w:val="008A13F1"/>
    <w:rsid w:val="008C51AA"/>
    <w:rsid w:val="008C7C65"/>
    <w:rsid w:val="00914833"/>
    <w:rsid w:val="0091517F"/>
    <w:rsid w:val="0097591F"/>
    <w:rsid w:val="00993A98"/>
    <w:rsid w:val="009A790C"/>
    <w:rsid w:val="00A63043"/>
    <w:rsid w:val="00AE38FF"/>
    <w:rsid w:val="00B041A0"/>
    <w:rsid w:val="00B47A93"/>
    <w:rsid w:val="00B700D3"/>
    <w:rsid w:val="00B7614A"/>
    <w:rsid w:val="00B941C3"/>
    <w:rsid w:val="00BA4729"/>
    <w:rsid w:val="00BA6486"/>
    <w:rsid w:val="00BB294D"/>
    <w:rsid w:val="00BB53D7"/>
    <w:rsid w:val="00BC2635"/>
    <w:rsid w:val="00BF256E"/>
    <w:rsid w:val="00C024C9"/>
    <w:rsid w:val="00C1519D"/>
    <w:rsid w:val="00C430C9"/>
    <w:rsid w:val="00C445DA"/>
    <w:rsid w:val="00C54ABF"/>
    <w:rsid w:val="00C859BD"/>
    <w:rsid w:val="00CC72C3"/>
    <w:rsid w:val="00CF733E"/>
    <w:rsid w:val="00D17F77"/>
    <w:rsid w:val="00D33327"/>
    <w:rsid w:val="00D376E4"/>
    <w:rsid w:val="00D5639E"/>
    <w:rsid w:val="00DB16A3"/>
    <w:rsid w:val="00DC3DC3"/>
    <w:rsid w:val="00DF01A9"/>
    <w:rsid w:val="00E2402D"/>
    <w:rsid w:val="00E802C9"/>
    <w:rsid w:val="00E90D89"/>
    <w:rsid w:val="00EB5FE6"/>
    <w:rsid w:val="00EF79DA"/>
    <w:rsid w:val="00F02B32"/>
    <w:rsid w:val="00F068FE"/>
    <w:rsid w:val="00F6182D"/>
    <w:rsid w:val="00F96A2B"/>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customStyle="true" w:styleId="ZaglavljeChar" w:type="character">
    <w:name w:val="Zaglavlje Char"/>
    <w:basedOn w:val="Zadanifontodlomka"/>
    <w:link w:val="Zaglavlje"/>
    <w:rsid w:val="00D33327"/>
    <w:rPr>
      <w:sz w:val="24"/>
      <w:szCs w:val="24"/>
    </w:rPr>
  </w:style>
  <w:style w:styleId="Tekstrezerviranogmjesta" w:type="character">
    <w:name w:val="Placeholder Text"/>
    <w:basedOn w:val="Zadanifontodlomka"/>
    <w:uiPriority w:val="99"/>
    <w:semiHidden/>
    <w:rsid w:val="00291449"/>
    <w:rPr>
      <w:color w:val="808080"/>
      <w:bdr w:space="0" w:sz="0" w:color="auto" w:val="none"/>
      <w:shd w:fill="auto" w:color="auto" w:val="clear"/>
    </w:rPr>
  </w:style>
  <w:style w:customStyle="true" w:styleId="eSPISCCParagraphDefaultFont" w:type="character">
    <w:name w:val="eSPIS_CC_Paragraph Default Font"/>
    <w:basedOn w:val="Zadanifontodlomka"/>
    <w:rsid w:val="0029144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291449"/>
    <w:rPr>
      <w:b/>
      <w:bCs/>
      <w:bdr w:space="0" w:sz="0" w:color="auto" w:val="none"/>
      <w:shd w:fill="FFFFCC" w:color="auto" w:val="clear"/>
      <w:lang w:val="hr-HR"/>
    </w:rPr>
  </w:style>
  <w:style w:customStyle="true" w:styleId="PozadinaSvijetloCrvena" w:type="character">
    <w:name w:val="Pozadina_SvijetloCrvena"/>
    <w:basedOn w:val="eSPISCCParagraphDefaultFont"/>
    <w:rsid w:val="00291449"/>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91449"/>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customStyle="1" w:styleId="ZaglavljeChar" w:type="character">
    <w:name w:val="Zaglavlje Char"/>
    <w:basedOn w:val="Zadanifontodlomka"/>
    <w:link w:val="Zaglavlje"/>
    <w:rsid w:val="00D33327"/>
    <w:rPr>
      <w:sz w:val="24"/>
      <w:szCs w:val="24"/>
    </w:rPr>
  </w:style>
  <w:style w:styleId="Tekstrezerviranogmjesta" w:type="character">
    <w:name w:val="Placeholder Text"/>
    <w:basedOn w:val="Zadanifontodlomka"/>
    <w:uiPriority w:val="99"/>
    <w:semiHidden/>
    <w:rsid w:val="00291449"/>
    <w:rPr>
      <w:color w:val="808080"/>
      <w:bdr w:color="auto" w:space="0" w:sz="0" w:val="none"/>
      <w:shd w:color="auto" w:fill="auto" w:val="clear"/>
    </w:rPr>
  </w:style>
  <w:style w:customStyle="1" w:styleId="eSPISCCParagraphDefaultFont" w:type="character">
    <w:name w:val="eSPIS_CC_Paragraph Default Font"/>
    <w:basedOn w:val="Zadanifontodlomka"/>
    <w:rsid w:val="0029144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291449"/>
    <w:rPr>
      <w:b/>
      <w:bCs/>
      <w:bdr w:color="auto" w:space="0" w:sz="0" w:val="none"/>
      <w:shd w:color="auto" w:fill="FFFFCC" w:val="clear"/>
      <w:lang w:val="hr-HR"/>
    </w:rPr>
  </w:style>
  <w:style w:customStyle="1" w:styleId="PozadinaSvijetloCrvena" w:type="character">
    <w:name w:val="Pozadina_SvijetloCrvena"/>
    <w:basedOn w:val="eSPISCCParagraphDefaultFont"/>
    <w:rsid w:val="00291449"/>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291449"/>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1211916">
      <w:bodyDiv w:val="true"/>
      <w:marLeft w:val="0"/>
      <w:marRight w:val="0"/>
      <w:marTop w:val="0"/>
      <w:marBottom w:val="0"/>
      <w:divBdr>
        <w:top w:space="0" w:sz="0" w:color="auto" w:val="none"/>
        <w:left w:space="0" w:sz="0" w:color="auto" w:val="none"/>
        <w:bottom w:space="0" w:sz="0" w:color="auto" w:val="none"/>
        <w:right w:space="0" w:sz="0" w:color="auto" w:val="none"/>
      </w:divBdr>
    </w:div>
    <w:div w:id="775323514">
      <w:bodyDiv w:val="true"/>
      <w:marLeft w:val="0"/>
      <w:marRight w:val="0"/>
      <w:marTop w:val="0"/>
      <w:marBottom w:val="0"/>
      <w:divBdr>
        <w:top w:space="0" w:sz="0" w:color="auto" w:val="none"/>
        <w:left w:space="0" w:sz="0" w:color="auto" w:val="none"/>
        <w:bottom w:space="0" w:sz="0" w:color="auto" w:val="none"/>
        <w:right w:space="0" w:sz="0" w:color="auto" w:val="none"/>
      </w:divBdr>
    </w:div>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 w:id="12772515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St-10/2018-21</izvorni_sadrzaj>
    <derivirana_varijabla naziv="DomainObject.Oznaka_1">St-10/2018-21</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St-10/2018</izvorni_sadrzaj>
    <derivirana_varijabla naziv="DomainObject.Predmet.OznakaBroj_1">St-10/2018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VALENS d.o.o.</izvorni_sadrzaj>
    <derivirana_varijabla naziv="DomainObject.Predmet.ProtustrankaFormated_1">  VALENS d.o.o.</derivirana_varijabla>
  </DomainObject.Predmet.ProtustrankaFormated>
  <DomainObject.Predmet.ProtustrankaFormatedOIB>
    <izvorni_sadrzaj>  VALENS d.o.o., OIB 69119542682</izvorni_sadrzaj>
    <derivirana_varijabla naziv="DomainObject.Predmet.ProtustrankaFormatedOIB_1">  VALENS d.o.o., OIB 69119542682</derivirana_varijabla>
  </DomainObject.Predmet.ProtustrankaFormatedOIB>
  <DomainObject.Predmet.ProtustrankaFormatedWithAdress>
    <izvorni_sadrzaj> VALENS d.o.o., Vjekoslava Spinčića 23, 51410 Opatija</izvorni_sadrzaj>
    <derivirana_varijabla naziv="DomainObject.Predmet.ProtustrankaFormatedWithAdress_1"> VALENS d.o.o., Vjekoslava Spinčića 23, 51410 Opatija</derivirana_varijabla>
  </DomainObject.Predmet.ProtustrankaFormatedWithAdress>
  <DomainObject.Predmet.ProtustrankaFormatedWithAdressOIB>
    <izvorni_sadrzaj> VALENS d.o.o., OIB 69119542682, Vjekoslava Spinčića 23, 51410 Opatija</izvorni_sadrzaj>
    <derivirana_varijabla naziv="DomainObject.Predmet.ProtustrankaFormatedWithAdressOIB_1"> VALENS d.o.o., OIB 69119542682, Vjekoslava Spinčića 23, 51410 Opatija</derivirana_varijabla>
  </DomainObject.Predmet.ProtustrankaFormatedWithAdressOIB>
  <DomainObject.Predmet.ProtustrankaWithAdress>
    <izvorni_sadrzaj>VALENS d.o.o. Vjekoslava Spinčića 23, 51410 Opatija</izvorni_sadrzaj>
    <derivirana_varijabla naziv="DomainObject.Predmet.ProtustrankaWithAdress_1">VALENS d.o.o. Vjekoslava Spinčića 23, 51410 Opatija</derivirana_varijabla>
  </DomainObject.Predmet.ProtustrankaWithAdress>
  <DomainObject.Predmet.ProtustrankaWithAdressOIB>
    <izvorni_sadrzaj>VALENS d.o.o., OIB 69119542682, Vjekoslava Spinčića 23, 51410 Opatija</izvorni_sadrzaj>
    <derivirana_varijabla naziv="DomainObject.Predmet.ProtustrankaWithAdressOIB_1">VALENS d.o.o., OIB 69119542682, Vjekoslava Spinčića 23, 51410 Opatija</derivirana_varijabla>
  </DomainObject.Predmet.ProtustrankaWithAdressOIB>
  <DomainObject.Predmet.ProtustrankaNazivFormated>
    <izvorni_sadrzaj>VALENS d.o.o.</izvorni_sadrzaj>
    <derivirana_varijabla naziv="DomainObject.Predmet.ProtustrankaNazivFormated_1">VALENS d.o.o.</derivirana_varijabla>
  </DomainObject.Predmet.ProtustrankaNazivFormated>
  <DomainObject.Predmet.ProtustrankaNazivFormatedOIB>
    <izvorni_sadrzaj>VALENS d.o.o., OIB 69119542682</izvorni_sadrzaj>
    <derivirana_varijabla naziv="DomainObject.Predmet.ProtustrankaNazivFormatedOIB_1">VALENS d.o.o., OIB 69119542682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VALENS d.o.o.</item>
    </izvorni_sadrzaj>
    <derivirana_varijabla naziv="DomainObject.Predmet.ProtuStrankaListFormated_1">
      <item>VALENS d.o.o.</item>
    </derivirana_varijabla>
  </DomainObject.Predmet.ProtuStrankaListFormated>
  <DomainObject.Predmet.ProtuStrankaListFormatedOIB>
    <izvorni_sadrzaj>
      <item>VALENS d.o.o., OIB 69119542682</item>
    </izvorni_sadrzaj>
    <derivirana_varijabla naziv="DomainObject.Predmet.ProtuStrankaListFormatedOIB_1">
      <item>VALENS d.o.o., OIB 69119542682</item>
    </derivirana_varijabla>
  </DomainObject.Predmet.ProtuStrankaListFormatedOIB>
  <DomainObject.Predmet.ProtuStrankaListFormatedWithAdress>
    <izvorni_sadrzaj>
      <item>VALENS d.o.o., Vjekoslava Spinčića 23, 51410 Opatija</item>
    </izvorni_sadrzaj>
    <derivirana_varijabla naziv="DomainObject.Predmet.ProtuStrankaListFormatedWithAdress_1">
      <item>VALENS d.o.o., Vjekoslava Spinčića 23, 51410 Opatija</item>
    </derivirana_varijabla>
  </DomainObject.Predmet.ProtuStrankaListFormatedWithAdress>
  <DomainObject.Predmet.ProtuStrankaListFormatedWithAdressOIB>
    <izvorni_sadrzaj>
      <item>VALENS d.o.o., OIB 69119542682, Vjekoslava Spinčića 23, 51410 Opatija</item>
    </izvorni_sadrzaj>
    <derivirana_varijabla naziv="DomainObject.Predmet.ProtuStrankaListFormatedWithAdressOIB_1">
      <item>VALENS d.o.o., OIB 69119542682, Vjekoslava Spinčića 23, 51410 Opatija</item>
    </derivirana_varijabla>
  </DomainObject.Predmet.ProtuStrankaListFormatedWithAdressOIB>
  <DomainObject.Predmet.ProtuStrankaListNazivFormated>
    <izvorni_sadrzaj>
      <item>VALENS d.o.o.</item>
    </izvorni_sadrzaj>
    <derivirana_varijabla naziv="DomainObject.Predmet.ProtuStrankaListNazivFormated_1">
      <item>VALENS d.o.o.</item>
    </derivirana_varijabla>
  </DomainObject.Predmet.ProtuStrankaListNazivFormated>
  <DomainObject.Predmet.ProtuStrankaListNazivFormatedOIB>
    <izvorni_sadrzaj>
      <item>VALENS d.o.o., OIB 69119542682</item>
    </izvorni_sadrzaj>
    <derivirana_varijabla naziv="DomainObject.Predmet.ProtuStrankaListNazivFormatedOIB_1">
      <item>VALENS d.o.o., OIB 69119542682</item>
    </derivirana_varijabla>
  </DomainObject.Predmet.ProtuStrankaListNazivFormatedOIB>
  <DomainObject.Predmet.OstaliListFormated>
    <izvorni_sadrzaj>
      <item>Snježana Posavec</item>
    </izvorni_sadrzaj>
    <derivirana_varijabla naziv="DomainObject.Predmet.OstaliListFormated_1">
      <item>Snježana Posavec</item>
    </derivirana_varijabla>
  </DomainObject.Predmet.OstaliListFormated>
  <DomainObject.Predmet.OstaliListFormatedOIB>
    <izvorni_sadrzaj>
      <item>Snježana Posavec, OIB 71405999347</item>
    </izvorni_sadrzaj>
    <derivirana_varijabla naziv="DomainObject.Predmet.OstaliListFormatedOIB_1">
      <item>Snježana Posavec, OIB 71405999347</item>
    </derivirana_varijabla>
  </DomainObject.Predmet.OstaliListFormatedOIB>
  <DomainObject.Predmet.OstaliListFormatedWithAdress>
    <izvorni_sadrzaj>
      <item>Snježana Posavec, Pionirska 11a, 51000 Rijeka</item>
    </izvorni_sadrzaj>
    <derivirana_varijabla naziv="DomainObject.Predmet.OstaliListFormatedWithAdress_1">
      <item>Snježana Posavec, Pionirska 11a, 51000 Rijeka</item>
    </derivirana_varijabla>
  </DomainObject.Predmet.OstaliListFormatedWithAdress>
  <DomainObject.Predmet.OstaliListFormatedWithAdressOIB>
    <izvorni_sadrzaj>
      <item>Snježana Posavec, OIB 71405999347, Pionirska 11a, 51000 Rijeka</item>
    </izvorni_sadrzaj>
    <derivirana_varijabla naziv="DomainObject.Predmet.OstaliListFormatedWithAdressOIB_1">
      <item>Snježana Posavec, OIB 71405999347, Pionirska 11a, 51000 Rijeka</item>
    </derivirana_varijabla>
  </DomainObject.Predmet.OstaliListFormatedWithAdressOIB>
  <DomainObject.Predmet.OstaliListNazivFormated>
    <izvorni_sadrzaj>
      <item>Snježana Posavec</item>
    </izvorni_sadrzaj>
    <derivirana_varijabla naziv="DomainObject.Predmet.OstaliListNazivFormated_1">
      <item>Snježana Posavec</item>
    </derivirana_varijabla>
  </DomainObject.Predmet.OstaliListNazivFormated>
  <DomainObject.Predmet.OstaliListNazivFormatedOIB>
    <izvorni_sadrzaj>
      <item>Snježana Posavec, OIB 71405999347</item>
    </izvorni_sadrzaj>
    <derivirana_varijabla naziv="DomainObject.Predmet.OstaliListNazivFormatedOIB_1">
      <item>Snježana Posavec, OIB 71405999347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St-10/2018-21</izvorni_sadrzaj>
    <derivirana_varijabla naziv="DomainObject.PoslovniBrojDokumenta_1">St-10/2018-21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VALENS d.o.o.</izvorni_sadrzaj>
    <derivirana_varijabla naziv="DomainObject.Predmet.ProtustrankaIDrugi_1">VALENS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VALENS d.o.o., OIB 69119542682, Vjekoslava Spinčića 23, 51410 Opatija</izvorni_sadrzaj>
    <derivirana_varijabla naziv="DomainObject.Predmet.ProtustrankaIDrugiAdressOIB_1">VALENS d.o.o., OIB 69119542682, Vjekoslava Spinčića 23,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VALENS d.o.o.</item>
      <item>Snježana Posavec</item>
    </izvorni_sadrzaj>
    <derivirana_varijabla naziv="DomainObject.Predmet.SudioniciListNaziv_1">
      <item>FINA  Rijeka</item>
      <item>VALENS d.o.o.</item>
      <item>Snježana Posavec</item>
    </derivirana_varijabla>
  </DomainObject.Predmet.SudioniciListNaziv>
  <DomainObject.Predmet.SudioniciListAdressOIB>
    <izvorni_sadrzaj>
      <item>FINA  Rijeka, OIB 85821130368, Frana Kurelca 8,51000 Rijeka</item>
      <item>VALENS d.o.o., OIB 69119542682, Vjekoslava Spinčića 23,51410 Opatija</item>
      <item>Snježana Posavec, OIB 71405999347, Pionirska 11a,51000 Rijeka</item>
    </izvorni_sadrzaj>
    <derivirana_varijabla naziv="DomainObject.Predmet.SudioniciListAdressOIB_1">
      <item>FINA  Rijeka, OIB 85821130368, Frana Kurelca 8,51000 Rijeka</item>
      <item>VALENS d.o.o., OIB 69119542682, Vjekoslava Spinčića 23,51410 Opatija</item>
      <item>Snježana Posavec, OIB 71405999347, Pionirska 11a,51000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69119542682</item>
      <item>, OIB 71405999347</item>
    </izvorni_sadrzaj>
    <derivirana_varijabla naziv="DomainObject.Predmet.SudioniciListNazivOIB_1">
      <item>, OIB 85821130368</item>
      <item>, OIB 69119542682</item>
      <item>, OIB 71405999347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srpnja 2018.</izvorni_sadrzaj>
    <derivirana_varijabla naziv="DomainObject.Predmet.DatumZadnjeOdrzaneSudskeRadnje_1">4. srpnja 2018.</derivirana_varijabla>
  </DomainObject.Predmet.DatumZadnjeOdrzaneSudskeRadnje>
  <DomainObject.PredzadnjaOdlukaIzPredmeta.DatumDonosenjaOdluke>
    <izvorni_sadrzaj>3. svibnja 2018.</izvorni_sadrzaj>
    <derivirana_varijabla naziv="DomainObject.PredzadnjaOdlukaIzPredmeta.DatumDonosenjaOdluke_1">3. svibnja 2018.</derivirana_varijabla>
  </DomainObject.PredzadnjaOdlukaIzPredmeta.DatumDonosenjaOdluke>
  <DomainObject.PredzadnjaOdlukaIzPredmeta.Oznaka>
    <izvorni_sadrzaj>St-10/2018-12</izvorni_sadrzaj>
    <derivirana_varijabla naziv="DomainObject.PredzadnjaOdlukaIzPredmeta.Oznaka_1">St-10/2018-12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9D1EC0-B066-4C9D-927F-F84B8F17F4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717</properties:Words>
  <properties:Characters>4012</properties:Characters>
  <properties:Lines>86</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4768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2018-10-17T08:10:00Z</dcterms:created>
  <dc:creator>ksarlija</dc:creator>
  <cp:lastModifiedBy>Jasna Radulović</cp:lastModifiedBy>
  <cp:lastPrinted>2018-10-17T08:17:00Z</cp:lastPrinted>
  <dcterms:modified xmlns:xsi="http://www.w3.org/2001/XMLSchema-instance" xsi:type="dcterms:W3CDTF">2018-10-17T08:23:00Z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St-10/2018-21 / Odluka - Rješenje - novčano kažnjavanje stečajnog upravitelja, vještaka i odgovorne osobe stečajnog dužnika (10-18-21_novčana_kazna_ZZ.docx)</vt:lpwstr>
  </prop:property>
  <prop:property name="CC_coloring" pid="4" fmtid="{D5CDD505-2E9C-101B-9397-08002B2CF9AE}">
    <vt:bool>false</vt:bool>
  </prop:property>
  <prop:property name="BrojStranica" pid="5" fmtid="{D5CDD505-2E9C-101B-9397-08002B2CF9AE}">
    <vt:i4>2</vt:i4>
  </prop:property>
</prop:Properties>
</file>