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ebb3" w14:paraId="0bdebb3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0563FF">
        <w:rPr>
          <w:b/>
          <w:lang w:val="hr-HR"/>
        </w:rPr>
        <w:t>2097</w:t>
      </w:r>
      <w:r w:rsidR="00E6013F" w:rsidRPr="00FA2E5A">
        <w:rPr>
          <w:b/>
          <w:lang w:val="hr-HR"/>
        </w:rPr>
        <w:t>/</w:t>
      </w:r>
      <w:r w:rsidR="00EF59B0">
        <w:rPr>
          <w:b/>
          <w:lang w:val="hr-HR"/>
        </w:rPr>
        <w:t>2016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6440A8">
        <w:t>A</w:t>
      </w:r>
      <w:r w:rsidRPr="00FA2E5A">
        <w:t xml:space="preserve">   H R V A T S K </w:t>
      </w:r>
      <w:r w:rsidR="006440A8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0563FF">
        <w:rPr>
          <w:lang w:val="hr-HR"/>
        </w:rPr>
        <w:t>POLJIČKO SILO d.o.o. Solin, P. Krešimira IV 58/a, OIB: 95659664320</w:t>
      </w:r>
      <w:r w:rsidR="001D69E5">
        <w:rPr>
          <w:lang w:val="hr-HR"/>
        </w:rPr>
        <w:t xml:space="preserve">, dana </w:t>
      </w:r>
      <w:r w:rsidR="006440A8">
        <w:rPr>
          <w:lang w:val="hr-HR"/>
        </w:rPr>
        <w:t>5. listopada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>. godine</w:t>
      </w:r>
    </w:p>
    <w:p w:rsidRDefault="00083BAB" w:rsidP="00D4027A" w:rsidR="00083BAB" w:rsidRPr="000563FF">
      <w:pPr>
        <w:rPr>
          <w:sz w:val="20"/>
          <w:szCs w:val="20"/>
          <w:lang w:val="hr-HR"/>
        </w:rPr>
      </w:pPr>
    </w:p>
    <w:p w:rsidRDefault="001D69E5" w:rsidP="00D4027A" w:rsidR="001D69E5" w:rsidRPr="006440A8">
      <w:pPr>
        <w:rPr>
          <w:sz w:val="16"/>
          <w:szCs w:val="16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0563FF">
        <w:rPr>
          <w:lang w:val="hr-HR"/>
        </w:rPr>
        <w:t>POLJIČKO SILO d.o.o. Solin, P. Krešimira IV 58/a, OIB: 95659664320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0563FF">
        <w:rPr>
          <w:lang w:val="hr-HR"/>
        </w:rPr>
        <w:t>27.12</w:t>
      </w:r>
      <w:r w:rsidR="00EF59B0">
        <w:rPr>
          <w:lang w:val="hr-HR"/>
        </w:rPr>
        <w:t>.2016</w:t>
      </w:r>
      <w:r>
        <w:rPr>
          <w:lang w:val="hr-HR"/>
        </w:rPr>
        <w:t>. god.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0563FF">
        <w:rPr>
          <w:lang w:val="hr-HR"/>
        </w:rPr>
        <w:t>POLJIČKO SILO d.o.o. Solin.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204791">
        <w:rPr>
          <w:lang w:val="hr-HR"/>
        </w:rPr>
        <w:t xml:space="preserve">je navedeno </w:t>
      </w:r>
      <w:r>
        <w:rPr>
          <w:lang w:val="hr-HR"/>
        </w:rPr>
        <w:t xml:space="preserve">da dužnik na dan </w:t>
      </w:r>
      <w:r w:rsidR="000563FF">
        <w:rPr>
          <w:lang w:val="hr-HR"/>
        </w:rPr>
        <w:t>20. prosinca 2016</w:t>
      </w:r>
      <w:r>
        <w:rPr>
          <w:lang w:val="hr-HR"/>
        </w:rPr>
        <w:t>. godine, u Očevidniku redoslijeda osnova za plaćanje, ima evidentirane neizvršene osnove za plaćanje u nepr</w:t>
      </w:r>
      <w:r w:rsidR="00204791">
        <w:rPr>
          <w:lang w:val="hr-HR"/>
        </w:rPr>
        <w:t xml:space="preserve">ekinutom razdoblju od </w:t>
      </w:r>
      <w:r w:rsidR="0003572C">
        <w:rPr>
          <w:lang w:val="hr-HR"/>
        </w:rPr>
        <w:t>120</w:t>
      </w:r>
      <w:r w:rsidR="00204791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563FF">
        <w:rPr>
          <w:lang w:val="hr-HR"/>
        </w:rPr>
        <w:t>731.115,33</w:t>
      </w:r>
      <w:r w:rsidR="00EF59B0">
        <w:rPr>
          <w:lang w:val="hr-HR"/>
        </w:rPr>
        <w:t xml:space="preserve"> </w:t>
      </w:r>
      <w:r>
        <w:rPr>
          <w:lang w:val="hr-HR"/>
        </w:rPr>
        <w:t xml:space="preserve">kn, kao i da prema podacima koji su dostavljeni od Hrvatskog </w:t>
      </w:r>
      <w:r w:rsidR="0020479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0563FF">
        <w:rPr>
          <w:lang w:val="hr-HR"/>
        </w:rPr>
        <w:t>24. veljače</w:t>
      </w:r>
      <w:r w:rsidR="00EF59B0">
        <w:rPr>
          <w:lang w:val="hr-HR"/>
        </w:rPr>
        <w:t xml:space="preserve"> 2017</w:t>
      </w:r>
      <w:r w:rsidRPr="00874DE6">
        <w:rPr>
          <w:lang w:val="hr-HR"/>
        </w:rPr>
        <w:t xml:space="preserve">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E31C49" w:rsidP="00204791" w:rsidR="00E31C49">
      <w:pPr>
        <w:ind w:firstLine="708"/>
        <w:jc w:val="both"/>
        <w:rPr>
          <w:lang w:val="hr-HR"/>
        </w:rPr>
      </w:pPr>
    </w:p>
    <w:p w:rsidRDefault="000563FF" w:rsidP="00204791" w:rsidR="000563FF">
      <w:pPr>
        <w:ind w:firstLine="708"/>
        <w:jc w:val="both"/>
        <w:rPr>
          <w:lang w:val="hr-HR"/>
        </w:rPr>
      </w:pPr>
    </w:p>
    <w:p w:rsidRDefault="009A6E00" w:rsidP="00204791" w:rsidR="009A6E00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dana </w:t>
      </w:r>
      <w:r w:rsidR="000563FF">
        <w:rPr>
          <w:lang w:val="hr-HR"/>
        </w:rPr>
        <w:t>24. ožujka</w:t>
      </w:r>
      <w:r w:rsidR="0003572C">
        <w:rPr>
          <w:lang w:val="hr-HR"/>
        </w:rPr>
        <w:t xml:space="preserve"> </w:t>
      </w:r>
      <w:r w:rsidR="00EF59B0">
        <w:rPr>
          <w:lang w:val="hr-HR"/>
        </w:rPr>
        <w:t>2017</w:t>
      </w:r>
      <w:r w:rsidRPr="00874DE6">
        <w:rPr>
          <w:lang w:val="hr-HR"/>
        </w:rPr>
        <w:t xml:space="preserve">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 w:rsidR="006440A8">
        <w:rPr>
          <w:lang w:val="hr-HR"/>
        </w:rPr>
        <w:t>,</w:t>
      </w:r>
      <w:r>
        <w:rPr>
          <w:lang w:val="hr-HR"/>
        </w:rPr>
        <w:t xml:space="preserve"> </w:t>
      </w:r>
      <w:r w:rsidR="006440A8">
        <w:rPr>
          <w:lang w:val="hr-HR"/>
        </w:rPr>
        <w:t>navodeći da</w:t>
      </w:r>
      <w:r w:rsidRPr="00874DE6">
        <w:rPr>
          <w:lang w:val="hr-HR"/>
        </w:rPr>
        <w:t xml:space="preserve"> prem</w:t>
      </w:r>
      <w:r w:rsidR="00E31C49"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0563FF">
        <w:rPr>
          <w:lang w:val="hr-HR"/>
        </w:rPr>
        <w:t>695.265,10</w:t>
      </w:r>
      <w:r w:rsidR="006440A8">
        <w:rPr>
          <w:lang w:val="hr-HR"/>
        </w:rPr>
        <w:t xml:space="preserve"> kn. U privitku prijedloga, a kao dokaz vjerojatnosti </w:t>
      </w:r>
      <w:r w:rsidR="009A6E00">
        <w:rPr>
          <w:lang w:val="hr-HR"/>
        </w:rPr>
        <w:t>postojanja tražbine prema dužniku, predlagatelj je dostavio</w:t>
      </w:r>
      <w:r>
        <w:rPr>
          <w:lang w:val="hr-HR"/>
        </w:rPr>
        <w:t xml:space="preserve"> </w:t>
      </w:r>
      <w:r w:rsidR="009A6E00">
        <w:rPr>
          <w:lang w:val="hr-HR"/>
        </w:rPr>
        <w:t>podatke</w:t>
      </w:r>
      <w:r>
        <w:rPr>
          <w:lang w:val="hr-HR"/>
        </w:rPr>
        <w:t xml:space="preserve"> Porezne uprave o stanju računa dužnika kao poreznog obveznika na dan </w:t>
      </w:r>
      <w:r w:rsidR="000563FF">
        <w:rPr>
          <w:lang w:val="hr-HR"/>
        </w:rPr>
        <w:t>28. veljače</w:t>
      </w:r>
      <w:r w:rsidRPr="00874DE6">
        <w:rPr>
          <w:lang w:val="hr-HR"/>
        </w:rPr>
        <w:t xml:space="preserve"> 201</w:t>
      </w:r>
      <w:r w:rsidR="00EF59B0">
        <w:rPr>
          <w:lang w:val="hr-HR"/>
        </w:rPr>
        <w:t>7</w:t>
      </w:r>
      <w:r w:rsidRPr="00874DE6">
        <w:rPr>
          <w:lang w:val="hr-HR"/>
        </w:rPr>
        <w:t>. god.</w:t>
      </w:r>
      <w:r w:rsidR="009A6E00">
        <w:rPr>
          <w:lang w:val="hr-HR"/>
        </w:rPr>
        <w:t xml:space="preserve"> Isto tako, predlagatelj je naveo da</w:t>
      </w:r>
      <w:r>
        <w:rPr>
          <w:lang w:val="hr-HR"/>
        </w:rPr>
        <w:t xml:space="preserve"> </w:t>
      </w:r>
      <w:r w:rsidRPr="00874DE6">
        <w:rPr>
          <w:lang w:val="hr-HR"/>
        </w:rPr>
        <w:t xml:space="preserve">dužnik raspolaže imovinom koja je dostatna za namirenje troškova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 w:rsidR="009A6E00">
        <w:rPr>
          <w:lang w:val="hr-HR"/>
        </w:rPr>
        <w:t>godišnjeg financijskog izvještaja</w:t>
      </w:r>
      <w:r>
        <w:rPr>
          <w:lang w:val="hr-HR"/>
        </w:rPr>
        <w:t xml:space="preserve"> dužnika za 201</w:t>
      </w:r>
      <w:r w:rsidR="0003572C">
        <w:rPr>
          <w:lang w:val="hr-HR"/>
        </w:rPr>
        <w:t>5</w:t>
      </w:r>
      <w:r>
        <w:rPr>
          <w:lang w:val="hr-HR"/>
        </w:rPr>
        <w:t>. godinu</w:t>
      </w:r>
      <w:r w:rsidR="009A6E00">
        <w:rPr>
          <w:lang w:val="hr-HR"/>
        </w:rPr>
        <w:t>, koje je također dostavljeno uz podneseni prijedlog</w:t>
      </w:r>
      <w:r>
        <w:rPr>
          <w:lang w:val="hr-HR"/>
        </w:rPr>
        <w:t>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9A6E00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9A6E00">
        <w:rPr>
          <w:lang w:val="hr-HR"/>
        </w:rPr>
        <w:t>5. listopada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E31C49">
      <w:pPr>
        <w:rPr>
          <w:sz w:val="20"/>
          <w:szCs w:val="20"/>
        </w:rPr>
      </w:pPr>
    </w:p>
    <w:p w:rsidRDefault="00204791" w:rsidP="00204791" w:rsidR="00204791" w:rsidRPr="009A6E00">
      <w:pPr>
        <w:rPr>
          <w:sz w:val="16"/>
          <w:szCs w:val="16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 w:rsidRPr="00874DE6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9A6E00" w:rsidR="00E14AE2" w:rsidRPr="00FA2E5A">
      <w:headerReference w:type="default" r:id="rId11"/>
      <w:pgSz w:h="16838" w:w="11906"/>
      <w:pgMar w:gutter="0" w:footer="708" w:header="708" w:left="1417" w:bottom="85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E5148" w:rsidRPr="004E5148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0563FF">
      <w:t>2097</w:t>
    </w:r>
    <w:r>
      <w:t>/201</w:t>
    </w:r>
    <w:r w:rsidR="00EF59B0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53C14"/>
    <w:rsid w:val="000563FF"/>
    <w:rsid w:val="00062AEB"/>
    <w:rsid w:val="000636AC"/>
    <w:rsid w:val="00063C3A"/>
    <w:rsid w:val="000666DB"/>
    <w:rsid w:val="00083BAB"/>
    <w:rsid w:val="00094B4F"/>
    <w:rsid w:val="00110325"/>
    <w:rsid w:val="00133015"/>
    <w:rsid w:val="00153B87"/>
    <w:rsid w:val="00160774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4E5148"/>
    <w:rsid w:val="004F208E"/>
    <w:rsid w:val="00520266"/>
    <w:rsid w:val="00520582"/>
    <w:rsid w:val="00554DF4"/>
    <w:rsid w:val="005F6946"/>
    <w:rsid w:val="00604CF4"/>
    <w:rsid w:val="00625161"/>
    <w:rsid w:val="00634348"/>
    <w:rsid w:val="00641FD6"/>
    <w:rsid w:val="00642955"/>
    <w:rsid w:val="006440A8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66AF3"/>
    <w:rsid w:val="00984E8A"/>
    <w:rsid w:val="009966BF"/>
    <w:rsid w:val="009A1D8E"/>
    <w:rsid w:val="009A6E00"/>
    <w:rsid w:val="009D4542"/>
    <w:rsid w:val="009D46D2"/>
    <w:rsid w:val="009E0595"/>
    <w:rsid w:val="009E38AA"/>
    <w:rsid w:val="00A24E01"/>
    <w:rsid w:val="00A31ADC"/>
    <w:rsid w:val="00A653D9"/>
    <w:rsid w:val="00A83CF1"/>
    <w:rsid w:val="00A97762"/>
    <w:rsid w:val="00AA1815"/>
    <w:rsid w:val="00AC4892"/>
    <w:rsid w:val="00B3375C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1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514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51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51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1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514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51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51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St-2097/2016</izvorni_sadrzaj>
    <derivirana_varijabla naziv="DomainObject.Predmet.OznakaBroj_1">St-2097/2016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POLJIČKO SILO d.o.o. za poljoprivrednu proizvodnju</izvorni_sadrzaj>
    <derivirana_varijabla naziv="DomainObject.Predmet.ProtustrankaFormated_1">  POLJIČKO SILO d.o.o. za poljoprivrednu proizvodnju</derivirana_varijabla>
  </DomainObject.Predmet.ProtustrankaFormated>
  <DomainObject.Predmet.ProtustrankaFormatedOIB>
    <izvorni_sadrzaj>  POLJIČKO SILO d.o.o. za poljoprivrednu proizvodnju, OIB 95659664320</izvorni_sadrzaj>
    <derivirana_varijabla naziv="DomainObject.Predmet.ProtustrankaFormatedOIB_1">  POLJIČKO SILO d.o.o. za poljoprivrednu proizvodnju, OIB 95659664320</derivirana_varijabla>
  </DomainObject.Predmet.ProtustrankaFormatedOIB>
  <DomainObject.Predmet.ProtustrankaFormatedWithAdress>
    <izvorni_sadrzaj> POLJIČKO SILO d.o.o. za poljoprivrednu proizvodnju, P. Krešimira IV 58/a, 21210 Solin</izvorni_sadrzaj>
    <derivirana_varijabla naziv="DomainObject.Predmet.ProtustrankaFormatedWithAdress_1"> POLJIČKO SILO d.o.o. za poljoprivrednu proizvodnju, P. Krešimira IV 58/a, 21210 Solin</derivirana_varijabla>
  </DomainObject.Predmet.ProtustrankaFormatedWithAdress>
  <DomainObject.Predmet.ProtustrankaFormatedWithAdressOIB>
    <izvorni_sadrzaj> POLJIČKO SILO d.o.o. za poljoprivrednu proizvodnju, OIB 95659664320, P. Krešimira IV 58/a, 21210 Solin</izvorni_sadrzaj>
    <derivirana_varijabla naziv="DomainObject.Predmet.ProtustrankaFormatedWithAdressOIB_1"> POLJIČKO SILO d.o.o. za poljoprivrednu proizvodnju, OIB 95659664320, P. Krešimira IV 58/a, 21210 Solin</derivirana_varijabla>
  </DomainObject.Predmet.ProtustrankaFormatedWithAdressOIB>
  <DomainObject.Predmet.ProtustrankaWithAdress>
    <izvorni_sadrzaj>POLJIČKO SILO d.o.o. za poljoprivrednu proizvodnju P. Krešimira IV 58/a, 21210 Solin</izvorni_sadrzaj>
    <derivirana_varijabla naziv="DomainObject.Predmet.ProtustrankaWithAdress_1">POLJIČKO SILO d.o.o. za poljoprivrednu proizvodnju P. Krešimira IV 58/a, 21210 Solin</derivirana_varijabla>
  </DomainObject.Predmet.ProtustrankaWithAdress>
  <DomainObject.Predmet.ProtustrankaWithAdressOIB>
    <izvorni_sadrzaj>POLJIČKO SILO d.o.o. za poljoprivrednu proizvodnju, OIB 95659664320, P. Krešimira IV 58/a, 21210 Solin</izvorni_sadrzaj>
    <derivirana_varijabla naziv="DomainObject.Predmet.ProtustrankaWithAdressOIB_1">POLJIČKO SILO d.o.o. za poljoprivrednu proizvodnju, OIB 95659664320, P. Krešimira IV 58/a, 21210 Solin</derivirana_varijabla>
  </DomainObject.Predmet.ProtustrankaWithAdressOIB>
  <DomainObject.Predmet.ProtustrankaNazivFormated>
    <izvorni_sadrzaj>POLJIČKO SILO d.o.o. za poljoprivrednu proizvodnju</izvorni_sadrzaj>
    <derivirana_varijabla naziv="DomainObject.Predmet.ProtustrankaNazivFormated_1">POLJIČKO SILO d.o.o. za poljoprivrednu proizvodnju</derivirana_varijabla>
  </DomainObject.Predmet.ProtustrankaNazivFormated>
  <DomainObject.Predmet.ProtustrankaNazivFormatedOIB>
    <izvorni_sadrzaj>POLJIČKO SILO d.o.o. za poljoprivrednu proizvodnju, OIB 95659664320</izvorni_sadrzaj>
    <derivirana_varijabla naziv="DomainObject.Predmet.ProtustrankaNazivFormatedOIB_1">POLJIČKO SILO d.o.o. za poljoprivrednu proizvodnju, OIB 95659664320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731115.33</izvorni_sadrzaj>
    <derivirana_varijabla naziv="DomainObject.Predmet.TrenutnaVrijednost_1">731115.33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POLJIČKO SILO d.o.o. za poljoprivrednu proizvodnju</item>
    </izvorni_sadrzaj>
    <derivirana_varijabla naziv="DomainObject.Predmet.ProtuStrankaListFormated_1">
      <item>POLJIČKO SILO d.o.o. za poljoprivrednu proizvodnju</item>
    </derivirana_varijabla>
  </DomainObject.Predmet.ProtuStrankaListFormated>
  <DomainObject.Predmet.ProtuStrankaListFormatedOIB>
    <izvorni_sadrzaj>
      <item>POLJIČKO SILO d.o.o. za poljoprivrednu proizvodnju, OIB 95659664320</item>
    </izvorni_sadrzaj>
    <derivirana_varijabla naziv="DomainObject.Predmet.ProtuStrankaListFormatedOIB_1">
      <item>POLJIČKO SILO d.o.o. za poljoprivrednu proizvodnju, OIB 95659664320</item>
    </derivirana_varijabla>
  </DomainObject.Predmet.ProtuStrankaListFormatedOIB>
  <DomainObject.Predmet.ProtuStrankaListFormatedWithAdress>
    <izvorni_sadrzaj>
      <item>POLJIČKO SILO d.o.o. za poljoprivrednu proizvodnju, P. Krešimira IV 58/a, 21210 Solin</item>
    </izvorni_sadrzaj>
    <derivirana_varijabla naziv="DomainObject.Predmet.ProtuStrankaListFormatedWithAdress_1">
      <item>POLJIČKO SILO d.o.o. za poljoprivrednu proizvodnju, P. Krešimira IV 58/a, 21210 Solin</item>
    </derivirana_varijabla>
  </DomainObject.Predmet.ProtuStrankaListFormatedWithAdress>
  <DomainObject.Predmet.ProtuStrankaListFormatedWithAdressOIB>
    <izvorni_sadrzaj>
      <item>POLJIČKO SILO d.o.o. za poljoprivrednu proizvodnju, OIB 95659664320, P. Krešimira IV 58/a, 21210 Solin</item>
    </izvorni_sadrzaj>
    <derivirana_varijabla naziv="DomainObject.Predmet.ProtuStrankaListFormatedWithAdressOIB_1">
      <item>POLJIČKO SILO d.o.o. za poljoprivrednu proizvodnju, OIB 95659664320, P. Krešimira IV 58/a, 21210 Solin</item>
    </derivirana_varijabla>
  </DomainObject.Predmet.ProtuStrankaListFormatedWithAdressOIB>
  <DomainObject.Predmet.ProtuStrankaListNazivFormated>
    <izvorni_sadrzaj>
      <item>POLJIČKO SILO d.o.o. za poljoprivrednu proizvodnju</item>
    </izvorni_sadrzaj>
    <derivirana_varijabla naziv="DomainObject.Predmet.ProtuStrankaListNazivFormated_1">
      <item>POLJIČKO SILO d.o.o. za poljoprivrednu proizvodnju</item>
    </derivirana_varijabla>
  </DomainObject.Predmet.ProtuStrankaListNazivFormated>
  <DomainObject.Predmet.ProtuStrankaListNazivFormatedOIB>
    <izvorni_sadrzaj>
      <item>POLJIČKO SILO d.o.o. za poljoprivrednu proizvodnju, OIB 95659664320</item>
    </izvorni_sadrzaj>
    <derivirana_varijabla naziv="DomainObject.Predmet.ProtuStrankaListNazivFormatedOIB_1">
      <item>POLJIČKO SILO d.o.o. za poljoprivrednu proizvodnju, OIB 95659664320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POLJIČKO SILO d.o.o. za poljoprivrednu proizvodnju</izvorni_sadrzaj>
    <derivirana_varijabla naziv="DomainObject.Predmet.ProtustrankaIDrugi_1">POLJIČKO SILO d.o.o. za poljoprivrednu proizvodnju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POLJIČKO SILO d.o.o. za poljoprivrednu proizvodnju, OIB 95659664320, P. Krešimira IV 58/a, 21210 Solin</izvorni_sadrzaj>
    <derivirana_varijabla naziv="DomainObject.Predmet.ProtustrankaIDrugiAdressOIB_1">POLJIČKO SILO d.o.o. za poljoprivrednu proizvodnju, OIB 95659664320, P. Krešimira IV 58/a,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POLJIČKO SILO d.o.o. za poljoprivrednu proizvodnju</item>
      <item>FINANCIJSKA AGENCIJA, RC SPLIT</item>
      <item>RH, Ministarstvo financija</item>
      <item>Županijsko državno odvjetništvo</item>
    </izvorni_sadrzaj>
    <derivirana_varijabla naziv="DomainObject.Predmet.SudioniciListNaziv_1">
      <item>POLJIČKO SILO d.o.o. za poljoprivrednu proizvodnju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POLJIČKO SILO d.o.o. za poljoprivrednu proizvodnju, OIB 95659664320, P. Krešimira IV 58/a,21210 Solin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POLJIČKO SILO d.o.o. za poljoprivrednu proizvodnju, OIB 95659664320, P. Krešimira IV 58/a,21210 Solin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95659664320</item>
      <item>, OIB 85821130368</item>
      <item>, OIB 18683136487</item>
      <item>, OIB 70793241859</item>
    </izvorni_sadrzaj>
    <derivirana_varijabla naziv="DomainObject.Predmet.SudioniciListNazivOIB_1">
      <item>, OIB 95659664320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5D9B5-5ABF-4973-9EDC-5DDFA8FDC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810</properties:Words>
  <properties:Characters>4482</properties:Characters>
  <properties:Lines>103</properties:Lines>
  <properties:Paragraphs>28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2017-10-05T11:59:00Z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