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a6bc" w14:paraId="792a6bc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F54FF8" w:rsidP="00F54FF8" w:rsidR="00F54FF8">
      <w:pPr>
        <w:jc w:val="both"/>
        <w:rPr>
          <w:szCs w:val="24"/>
        </w:rPr>
      </w:pPr>
      <w:r w:rsidRPr="002831EE">
        <w:rPr>
          <w:szCs w:val="24"/>
        </w:rPr>
        <w:t>Trgovački sud u Zagrebu, po sucu Nikoli Ribariću, u stečajnom predmetu u povodu zahtjeva FINANCIJSKE AGENCIJE, za provedbu stečajnog postupka nad dužnikom IMELA PROJEKT j.d.o.o.</w:t>
      </w:r>
      <w:r>
        <w:rPr>
          <w:szCs w:val="24"/>
        </w:rPr>
        <w:t xml:space="preserve"> u stečaju</w:t>
      </w:r>
      <w:r w:rsidRPr="002831EE">
        <w:rPr>
          <w:szCs w:val="24"/>
        </w:rPr>
        <w:t>, Zagreb (Grad Zagreb), Pešćans</w:t>
      </w:r>
      <w:r>
        <w:rPr>
          <w:szCs w:val="24"/>
        </w:rPr>
        <w:t xml:space="preserve">ka 133, OIB: 32853615136, dana </w:t>
      </w:r>
      <w:r w:rsidR="00D26DAB">
        <w:rPr>
          <w:szCs w:val="24"/>
        </w:rPr>
        <w:t>3. srpnja</w:t>
      </w:r>
      <w:r w:rsidRPr="002831EE">
        <w:rPr>
          <w:szCs w:val="24"/>
        </w:rPr>
        <w:t xml:space="preserve"> 201</w:t>
      </w:r>
      <w:r>
        <w:rPr>
          <w:szCs w:val="24"/>
        </w:rPr>
        <w:t>8</w:t>
      </w:r>
      <w:r w:rsidRPr="002831EE">
        <w:rPr>
          <w:szCs w:val="24"/>
        </w:rPr>
        <w:t>.,</w:t>
      </w:r>
    </w:p>
    <w:p w:rsidRDefault="004E3A2D" w:rsidP="004E3A2D" w:rsidR="004E3A2D">
      <w:pPr>
        <w:jc w:val="both"/>
      </w:pPr>
      <w:r>
        <w:t xml:space="preserve">   </w:t>
      </w: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F54FF8" w:rsidRPr="002831EE">
        <w:rPr>
          <w:szCs w:val="24"/>
        </w:rPr>
        <w:t>IMELA PROJEKT j.d.o.o.</w:t>
      </w:r>
      <w:r w:rsidR="00F54FF8">
        <w:rPr>
          <w:szCs w:val="24"/>
        </w:rPr>
        <w:t xml:space="preserve"> u stečaju</w:t>
      </w:r>
      <w:r w:rsidR="00F54FF8" w:rsidRPr="002831EE">
        <w:rPr>
          <w:szCs w:val="24"/>
        </w:rPr>
        <w:t>, Zagreb (Grad Zagreb), Pešćans</w:t>
      </w:r>
      <w:r w:rsidR="00F54FF8">
        <w:rPr>
          <w:szCs w:val="24"/>
        </w:rPr>
        <w:t>ka 133, OIB: 32853615136</w:t>
      </w:r>
      <w:r>
        <w:t>, za  dan:</w:t>
      </w:r>
    </w:p>
    <w:p w:rsidRDefault="001327CD" w:rsidP="001327CD" w:rsidR="001327CD"/>
    <w:p w:rsidRDefault="00831686" w:rsidP="001327CD" w:rsidR="001327CD">
      <w:pPr>
        <w:ind w:firstLine="708" w:left="2124"/>
      </w:pPr>
      <w:r>
        <w:t>17</w:t>
      </w:r>
      <w:r w:rsidR="0084592C">
        <w:t>.</w:t>
      </w:r>
      <w:r>
        <w:t xml:space="preserve"> rujna</w:t>
      </w:r>
      <w:r w:rsidR="0084592C">
        <w:t xml:space="preserve"> 2018.</w:t>
      </w:r>
      <w:r w:rsidR="001327CD">
        <w:t xml:space="preserve"> </w:t>
      </w:r>
      <w:r w:rsidR="00F00FD8">
        <w:t xml:space="preserve">u </w:t>
      </w:r>
      <w:r w:rsidR="001327CD">
        <w:t>1</w:t>
      </w:r>
      <w:r>
        <w:t>1</w:t>
      </w:r>
      <w:r w:rsidR="004E3A2D">
        <w:t>,</w:t>
      </w:r>
      <w:r w:rsidR="0084592C">
        <w:t>0</w:t>
      </w:r>
      <w:r w:rsidR="004E3A2D">
        <w:t>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3E395C" w:rsidR="005420D3">
      <w:pPr>
        <w:jc w:val="both"/>
      </w:pPr>
      <w:r>
        <w:tab/>
      </w:r>
      <w:r w:rsidR="003E395C">
        <w:t xml:space="preserve">Podneskom stečajnog upravitelja od </w:t>
      </w:r>
      <w:r w:rsidR="0006396D">
        <w:t>6</w:t>
      </w:r>
      <w:r w:rsidR="004E3A2D">
        <w:t>.</w:t>
      </w:r>
      <w:r w:rsidR="0006396D">
        <w:t>5</w:t>
      </w:r>
      <w:r w:rsidR="004E3A2D">
        <w:t>.201</w:t>
      </w:r>
      <w:r w:rsidR="0006396D">
        <w:t>8</w:t>
      </w:r>
      <w:r w:rsidR="004E3A2D">
        <w:t>.</w:t>
      </w:r>
      <w:r w:rsidR="003E395C">
        <w:t xml:space="preserve">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7640D1" w:rsidP="00B12AA1" w:rsidR="00B12AA1">
      <w:pPr>
        <w:jc w:val="both"/>
      </w:pPr>
      <w:r>
        <w:tab/>
      </w: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lastRenderedPageBreak/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831686">
        <w:t>3</w:t>
      </w:r>
      <w:r>
        <w:t>.</w:t>
      </w:r>
      <w:r w:rsidR="00711E60">
        <w:t xml:space="preserve"> </w:t>
      </w:r>
      <w:r w:rsidR="00831686">
        <w:t xml:space="preserve">srpnja </w:t>
      </w:r>
      <w:r w:rsidRPr="00A60AC9">
        <w:t>201</w:t>
      </w:r>
      <w:r w:rsidR="00711E60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7187D" w:rsidR="00BC3AA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BC3AA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3AA1" w:rsidP="00E7187D" w:rsidR="00BC3AA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C3AA1" w:rsidP="00E7187D" w:rsidR="00BC3AA1">
      <w:pPr>
        <w:ind w:firstLine="708" w:left="4248"/>
      </w:pPr>
      <w:r>
        <w:t>Za točnost otpravka – ovlašteni službenik:</w:t>
      </w:r>
    </w:p>
    <w:p w:rsidRDefault="00BC3AA1" w:rsidP="00E7187D" w:rsidR="00BC3AA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1327CD" w:rsidP="00BC3AA1" w:rsidR="001327CD" w:rsidRPr="00A60AC9">
      <w:pPr>
        <w:pStyle w:val="Podnaslov"/>
        <w:ind w:firstLine="708" w:left="4956"/>
      </w:pPr>
    </w:p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1327CD" w:rsidP="001327CD" w:rsidR="001327CD"/>
    <w:sectPr w:rsidSect="001327CD" w:rsidR="001327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AA1">
          <w:rPr>
            <w:noProof/>
          </w:rPr>
          <w:t>2</w:t>
        </w:r>
        <w:r>
          <w:fldChar w:fldCharType="end"/>
        </w:r>
      </w:p>
      <w:p w:rsidRDefault="001327CD" w:rsidP="00BF1FE1" w:rsidR="00BF1FE1">
        <w:pPr>
          <w:pStyle w:val="Zaglavlje"/>
          <w:jc w:val="right"/>
        </w:pPr>
        <w:r>
          <w:tab/>
          <w:t xml:space="preserve">                                                                         </w:t>
        </w:r>
        <w:r w:rsidR="00BF1FE1">
          <w:t>72 St</w:t>
        </w:r>
        <w:r w:rsidR="00BF1FE1" w:rsidRPr="009E14B3">
          <w:t>-</w:t>
        </w:r>
        <w:r w:rsidR="00831686">
          <w:t xml:space="preserve">602/2016 </w:t>
        </w:r>
        <w:r w:rsidR="00410308">
          <w:t>- 41</w:t>
        </w:r>
      </w:p>
      <w:p w:rsidRDefault="00BC3AA1" w:rsidR="001327CD">
        <w:pPr>
          <w:pStyle w:val="Zaglavlje"/>
          <w:jc w:val="center"/>
        </w:pPr>
      </w:p>
    </w:sdtContent>
  </w:sdt>
  <w:p w:rsidRDefault="001327CD" w:rsidR="001327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FE1" w:rsidP="00BF1FE1" w:rsidR="00BF1FE1">
    <w:pPr>
      <w:pStyle w:val="Zaglavlje"/>
      <w:jc w:val="right"/>
    </w:pPr>
    <w:r>
      <w:t>72 St</w:t>
    </w:r>
    <w:r w:rsidRPr="009E14B3">
      <w:t>-</w:t>
    </w:r>
    <w:r w:rsidR="00831686">
      <w:t xml:space="preserve">602/2016 </w:t>
    </w:r>
    <w:r w:rsidR="00410308">
      <w:t>- 41</w:t>
    </w:r>
  </w:p>
  <w:p w:rsidRDefault="00BF1FE1" w:rsidR="00BF1F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6396D"/>
    <w:rsid w:val="00076637"/>
    <w:rsid w:val="001327CD"/>
    <w:rsid w:val="001358AB"/>
    <w:rsid w:val="00287786"/>
    <w:rsid w:val="003D12FD"/>
    <w:rsid w:val="003E395C"/>
    <w:rsid w:val="00410308"/>
    <w:rsid w:val="004D0E5E"/>
    <w:rsid w:val="004E3A2D"/>
    <w:rsid w:val="005420D3"/>
    <w:rsid w:val="00711E60"/>
    <w:rsid w:val="007640D1"/>
    <w:rsid w:val="007E74B5"/>
    <w:rsid w:val="00831686"/>
    <w:rsid w:val="0084592C"/>
    <w:rsid w:val="008C056C"/>
    <w:rsid w:val="00AB031B"/>
    <w:rsid w:val="00AB6606"/>
    <w:rsid w:val="00B12AA1"/>
    <w:rsid w:val="00BB6D60"/>
    <w:rsid w:val="00BC3AA1"/>
    <w:rsid w:val="00BF1FE1"/>
    <w:rsid w:val="00C67E24"/>
    <w:rsid w:val="00D26DAB"/>
    <w:rsid w:val="00D7573B"/>
    <w:rsid w:val="00E54610"/>
    <w:rsid w:val="00F00FD8"/>
    <w:rsid w:val="00F54FF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BC3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A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A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A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A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BC3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A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A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A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A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1827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2018-07-03T12:38:00Z</dcterms:created>
  <dc:creator>Nikola Ribarić</dc:creator>
  <cp:lastModifiedBy>Maja Hajtek</cp:lastModifiedBy>
  <cp:lastPrinted>2017-07-18T12:45:00Z</cp:lastPrinted>
  <dcterms:modified xmlns:xsi="http://www.w3.org/2001/XMLSchema-instance" xsi:type="dcterms:W3CDTF">2018-07-03T12:45:00Z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imela projekt 3.7.2018..docx)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