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c4d7" w14:paraId="75cc4d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A72729">
        <w:rPr>
          <w:b/>
        </w:rPr>
        <w:t>1</w:t>
      </w:r>
      <w:r w:rsidR="00336B4D">
        <w:rPr>
          <w:b/>
        </w:rPr>
        <w:t>89</w:t>
      </w:r>
      <w:r>
        <w:rPr>
          <w:b/>
        </w:rPr>
        <w:t>/201</w:t>
      </w:r>
      <w:r w:rsidR="00336B4D">
        <w:rPr>
          <w:b/>
        </w:rPr>
        <w:t>6</w:t>
      </w:r>
      <w:r>
        <w:rPr>
          <w:b/>
        </w:rPr>
        <w:t>-</w:t>
      </w:r>
      <w:r w:rsidR="00336B4D">
        <w:rPr>
          <w:b/>
        </w:rPr>
        <w:t>18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stečajnog postupka nad stečajnim dužnikom</w:t>
      </w:r>
      <w:r w:rsidR="000E2B6A" w:rsidRPr="000E2B6A">
        <w:t xml:space="preserve"> </w:t>
      </w:r>
      <w:r w:rsidR="00336B4D" w:rsidRPr="00336B4D">
        <w:t xml:space="preserve">DALMACIJA EXPORT-IMPORT, društvo s ograničenom odgovornošću za vanjsku i unutrašnju trgovinu, skraćena tvrtka: DALMACIJA EXPORT-IMPORT d.o.o., Slavonski Brod, </w:t>
      </w:r>
      <w:proofErr w:type="spellStart"/>
      <w:r w:rsidR="00336B4D" w:rsidRPr="00336B4D">
        <w:t>Kumičićeva</w:t>
      </w:r>
      <w:proofErr w:type="spellEnd"/>
      <w:r w:rsidR="00336B4D" w:rsidRPr="00336B4D">
        <w:t xml:space="preserve"> 149, OIB 65633314805</w:t>
      </w:r>
      <w:r w:rsidR="004E0314">
        <w:t>, dana 28</w:t>
      </w:r>
      <w:r>
        <w:t>.</w:t>
      </w:r>
      <w:r w:rsidR="00380EA2">
        <w:t xml:space="preserve"> </w:t>
      </w:r>
      <w:r w:rsidR="00EC4BFC">
        <w:t>prosinca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EF774B" w:rsidR="00531E20">
      <w:pPr>
        <w:jc w:val="both"/>
      </w:pPr>
      <w:r w:rsidRPr="004E0314">
        <w:t xml:space="preserve">                          </w:t>
      </w:r>
      <w:r w:rsidRPr="004E0314">
        <w:rPr>
          <w:b/>
        </w:rPr>
        <w:t xml:space="preserve"> </w:t>
      </w:r>
      <w:r w:rsidRPr="004E0314">
        <w:t xml:space="preserve">  Nalaže se računovodstvu suda iznos od </w:t>
      </w:r>
      <w:r w:rsidR="00A72729">
        <w:t>4.000</w:t>
      </w:r>
      <w:r w:rsidR="0064410B">
        <w:t>,0</w:t>
      </w:r>
      <w:r w:rsidR="00A72729">
        <w:t>0</w:t>
      </w:r>
      <w:r w:rsidR="0064410B">
        <w:t xml:space="preserve"> </w:t>
      </w:r>
      <w:r w:rsidRPr="004E0314">
        <w:t xml:space="preserve">Kn </w:t>
      </w:r>
      <w:r>
        <w:t xml:space="preserve">sa kartice predmeta u ovoj pravnoj stvari prenijeti u korist </w:t>
      </w:r>
      <w:r w:rsidRPr="004E0314">
        <w:t>Fond</w:t>
      </w:r>
      <w:r>
        <w:t>a</w:t>
      </w:r>
      <w:r w:rsidRPr="004E0314">
        <w:t xml:space="preserve"> za namirenje troškova stečajnog postupka</w:t>
      </w:r>
      <w:r>
        <w:t xml:space="preserve"> konto 8550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4E0314">
        <w:t>28</w:t>
      </w:r>
      <w:r>
        <w:t xml:space="preserve">. </w:t>
      </w:r>
      <w:r w:rsidR="00EC4BFC">
        <w:t>prosinca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D28A2"/>
    <w:rsid w:val="000E2B6A"/>
    <w:rsid w:val="00100A03"/>
    <w:rsid w:val="00134760"/>
    <w:rsid w:val="00221FC6"/>
    <w:rsid w:val="002420DB"/>
    <w:rsid w:val="00336B4D"/>
    <w:rsid w:val="00380189"/>
    <w:rsid w:val="00380EA2"/>
    <w:rsid w:val="003B6DF8"/>
    <w:rsid w:val="0046555B"/>
    <w:rsid w:val="0048186E"/>
    <w:rsid w:val="004E0314"/>
    <w:rsid w:val="00531E20"/>
    <w:rsid w:val="0057421B"/>
    <w:rsid w:val="005B6881"/>
    <w:rsid w:val="006204AB"/>
    <w:rsid w:val="0064410B"/>
    <w:rsid w:val="00696261"/>
    <w:rsid w:val="006A207E"/>
    <w:rsid w:val="006D4A19"/>
    <w:rsid w:val="00783EBA"/>
    <w:rsid w:val="007C0426"/>
    <w:rsid w:val="007F4F01"/>
    <w:rsid w:val="007F527E"/>
    <w:rsid w:val="00883444"/>
    <w:rsid w:val="00887D4C"/>
    <w:rsid w:val="00911C29"/>
    <w:rsid w:val="009739E0"/>
    <w:rsid w:val="00A16FE1"/>
    <w:rsid w:val="00A35B8A"/>
    <w:rsid w:val="00A474D7"/>
    <w:rsid w:val="00A72729"/>
    <w:rsid w:val="00A77A68"/>
    <w:rsid w:val="00A934F6"/>
    <w:rsid w:val="00AA7D7C"/>
    <w:rsid w:val="00AB6D7B"/>
    <w:rsid w:val="00B36B1B"/>
    <w:rsid w:val="00B949DC"/>
    <w:rsid w:val="00C12C61"/>
    <w:rsid w:val="00C400EA"/>
    <w:rsid w:val="00CA02D2"/>
    <w:rsid w:val="00CC25A4"/>
    <w:rsid w:val="00CD14B2"/>
    <w:rsid w:val="00DB052E"/>
    <w:rsid w:val="00EB51CF"/>
    <w:rsid w:val="00EC4BFC"/>
    <w:rsid w:val="00EC5F04"/>
    <w:rsid w:val="00EF774B"/>
    <w:rsid w:val="00F2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2016.</izvorni_sadrzaj>
    <derivirana_varijabla naziv="DomainObject.Predmet.DatumRjesavanja_1">30.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EXPORT-IMPORT, društvo s ograničenom odgovornošću za vanjsku i unutrašnju trgovinu zastupanog po punomoćniku Ante Teskera; Gabrijela Rogošić</izvorni_sadrzaj>
    <derivirana_varijabla naziv="DomainObject.Predmet.ProtustrankaFormated_1">  DALMACIJA EXPORT-IMPORT, društvo s ograničenom odgovornošću za vanjsku i unutrašnju trgovinu zastupanog po punomoćniku Ante Teskera; Gabrijela Rogošić</derivirana_varijabla>
  </DomainObject.Predmet.ProtustrankaFormated>
  <DomainObject.Predmet.ProtustrankaFormatedOIB>
    <izvorni_sadrzaj>  DALMACIJA EXPORT-IMPORT, društvo s ograničenom odgovornošću za vanjsku i unutrašnju trgovinu, OIB 65633314805 zastupanog po punomoćniku Ante Teskera; Gabrijela Rogošić</izvorni_sadrzaj>
    <derivirana_varijabla naziv="DomainObject.Predmet.ProtustrankaFormatedOIB_1">  DALMACIJA EXPORT-IMPORT, društvo s ograničenom odgovornošću za vanjsku i unutrašnju trgovinu, OIB 65633314805 zastupanog po punomoćniku Ante Teskera; Gabrijela Rogošić</derivirana_varijabla>
  </DomainObject.Predmet.ProtustrankaFormatedOIB>
  <DomainObject.Predmet.ProtustrankaFormatedWithAdress>
    <izvorni_sadrzaj> DALMACIJA EXPORT-IMPORT, društvo s ograničenom odgovornošću za vanjsku i unutrašnju trgovinu, Kumičićeva 149, 35000 Slavonski Brod zastupanog po punomoćniku Ante Teskera; Gabrijela Rogošić</izvorni_sadrzaj>
    <derivirana_varijabla naziv="DomainObject.Predmet.ProtustrankaFormatedWithAdress_1"> DALMACIJA EXPORT-IMPORT, društvo s ograničenom odgovornošću za vanjsku i unutrašnju trgovinu, Kumičićeva 149, 35000 Slavonski Brod zastupanog po punomoćniku Ante Teskera; Gabrijela Rogošić</derivirana_varijabla>
  </DomainObject.Predmet.ProtustrankaFormatedWithAdress>
  <DomainObject.Predmet.ProtustrankaFormatedWithAdressOIB>
    <izvorni_sadrzaj> DALMACIJA EXPORT-IMPORT, društvo s ograničenom odgovornošću za vanjsku i unutrašnju trgovinu, OIB 65633314805, Kumičićeva 149, 35000 Slavonski Brod zastupanog po punomoćniku Ante Teskera; Gabrijela Rogošić</izvorni_sadrzaj>
    <derivirana_varijabla naziv="DomainObject.Predmet.ProtustrankaFormatedWithAdressOIB_1"> DALMACIJA EXPORT-IMPORT, društvo s ograničenom odgovornošću za vanjsku i unutrašnju trgovinu, OIB 65633314805, Kumičićeva 149, 35000 Slavonski Brod zastupanog po punomoćniku Ante Teskera; Gabrijela Rogošić</derivirana_varijabla>
  </DomainObject.Predmet.ProtustrankaFormatedWithAdressOIB>
  <DomainObject.Predmet.ProtustrankaWithAdress>
    <izvorni_sadrzaj>DALMACIJA EXPORT-IMPORT, društvo s ograničenom odgovornošću za vanjsku i unutrašnju trgovinu Kumičićeva 149, 35000 Slavonski Brod</izvorni_sadrzaj>
    <derivirana_varijabla naziv="DomainObject.Predmet.ProtustrankaWithAdress_1">DALMACIJA EXPORT-IMPORT, društvo s ograničenom odgovornošću za vanjsku i unutrašnju trgovinu Kumičićeva 149, 35000 Slavonski Brod</derivirana_varijabla>
  </DomainObject.Predmet.ProtustrankaWithAdress>
  <DomainObject.Predmet.ProtustrankaWithAdressOIB>
    <izvorni_sadrzaj>DALMACIJA EXPORT-IMPORT, društvo s ograničenom odgovornošću za vanjsku i unutrašnju trgovinu, OIB 65633314805, Kumičićeva 149, 35000 Slavonski Brod</izvorni_sadrzaj>
    <derivirana_varijabla naziv="DomainObject.Predmet.ProtustrankaWithAdressOIB_1">DALMACIJA EXPORT-IMPORT, društvo s ograničenom odgovornošću za vanjsku i unutrašnju trgovinu, OIB 65633314805, Kumičićeva 149, 35000 Slavonski Brod</derivirana_varijabla>
  </DomainObject.Predmet.ProtustrankaWithAdressOIB>
  <DomainObject.Predmet.ProtustrankaNazivFormated>
    <izvorni_sadrzaj>DALMACIJA EXPORT-IMPORT, društvo s ograničenom odgovornošću za vanjsku i unutrašnju trgovinu</izvorni_sadrzaj>
    <derivirana_varijabla naziv="DomainObject.Predmet.ProtustrankaNazivFormated_1">DALMACIJA EXPORT-IMPORT, društvo s ograničenom odgovornošću za vanjsku i unutrašnju trgovinu</derivirana_varijabla>
  </DomainObject.Predmet.ProtustrankaNazivFormated>
  <DomainObject.Predmet.ProtustrankaNazivFormatedOIB>
    <izvorni_sadrzaj>DALMACIJA EXPORT-IMPORT, društvo s ograničenom odgovornošću za vanjsku i unutrašnju trgovinu, OIB 65633314805</izvorni_sadrzaj>
    <derivirana_varijabla naziv="DomainObject.Predmet.ProtustrankaNazivFormatedOIB_1">DALMACIJA EXPORT-IMPORT, društvo s ograničenom odgovornošću za vanjsku i unutrašnju trgovinu, OIB 65633314805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65487.53</izvorni_sadrzaj>
    <derivirana_varijabla naziv="DomainObject.Predmet.TrenutnaVrijednost_1">65487.53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DALMACIJA EXPORT-IMPORT, društvo s ograničenom odgovornošću za vanjsku i unutrašnju trgovinu zastupanog po punomoćniku Ante Teskera; Gabrijela Rogošić</item>
    </izvorni_sadrzaj>
    <derivirana_varijabla naziv="DomainObject.Predmet.ProtuStrankaListFormated_1">
      <item>DALMACIJA EXPORT-IMPORT, društvo s ograničenom odgovornošću za vanjsku i unutrašnju trgovinu zastupanog po punomoćniku Ante Teskera; Gabrijela Rogošić</item>
    </derivirana_varijabla>
  </DomainObject.Predmet.ProtuStrankaListFormated>
  <DomainObject.Predmet.ProtuStrankaListFormatedOIB>
    <izvorni_sadrzaj>
      <item>DALMACIJA EXPORT-IMPORT, društvo s ograničenom odgovornošću za vanjsku i unutrašnju trgovinu, OIB 65633314805 zastupanog po punomoćniku Ante Teskera; Gabrijela Rogošić</item>
    </izvorni_sadrzaj>
    <derivirana_varijabla naziv="DomainObject.Predmet.ProtuStrankaListFormatedOIB_1">
      <item>DALMACIJA EXPORT-IMPORT, društvo s ograničenom odgovornošću za vanjsku i unutrašnju trgovinu, OIB 65633314805 zastupanog po punomoćniku Ante Teskera; Gabrijela Rogošić</item>
    </derivirana_varijabla>
  </DomainObject.Predmet.ProtuStrankaListFormatedOIB>
  <DomainObject.Predmet.ProtuStrankaListFormatedWithAdress>
    <izvorni_sadrzaj>
      <item>DALMACIJA EXPORT-IMPORT, društvo s ograničenom odgovornošću za vanjsku i unutrašnju trgovinu, Kumičićeva 149, 35000 Slavonski Brod zastupanog po punomoćniku Ante Teskera; Gabrijela Rogošić</item>
    </izvorni_sadrzaj>
    <derivirana_varijabla naziv="DomainObject.Predmet.ProtuStrankaListFormatedWithAdress_1">
      <item>DALMACIJA EXPORT-IMPORT, društvo s ograničenom odgovornošću za vanjsku i unutrašnju trgovinu, Kumičićeva 149, 35000 Slavonski Brod zastupanog po punomoćniku Ante Teskera; Gabrijela Rogošić</item>
    </derivirana_varijabla>
  </DomainObject.Predmet.ProtuStrankaListFormatedWithAdress>
  <DomainObject.Predmet.ProtuStrankaListFormatedWithAdressOIB>
    <izvorni_sadrzaj>
      <item>DALMACIJA EXPORT-IMPORT, društvo s ograničenom odgovornošću za vanjsku i unutrašnju trgovinu, OIB 65633314805, Kumičićeva 149, 35000 Slavonski Brod zastupanog po punomoćniku Ante Teskera; Gabrijela Rogošić</item>
    </izvorni_sadrzaj>
    <derivirana_varijabla naziv="DomainObject.Predmet.ProtuStrankaListFormatedWithAdressOIB_1">
      <item>DALMACIJA EXPORT-IMPORT, društvo s ograničenom odgovornošću za vanjsku i unutrašnju trgovinu, OIB 65633314805, Kumičićeva 149, 35000 Slavonski Brod zastupanog po punomoćniku Ante Teskera; Gabrijela Rogošić</item>
    </derivirana_varijabla>
  </DomainObject.Predmet.ProtuStrankaListFormatedWithAdressOIB>
  <DomainObject.Predmet.ProtuStrankaListNazivFormated>
    <izvorni_sadrzaj>
      <item>DALMACIJA EXPORT-IMPORT, društvo s ograničenom odgovornošću za vanjsku i unutrašnju trgovinu</item>
    </izvorni_sadrzaj>
    <derivirana_varijabla naziv="DomainObject.Predmet.ProtuStrankaListNazivFormated_1">
      <item>DALMACIJA EXPORT-IMPORT, društvo s ograničenom odgovornošću za vanjsku i unutrašnju trgovinu</item>
    </derivirana_varijabla>
  </DomainObject.Predmet.ProtuStrankaListNazivFormated>
  <DomainObject.Predmet.ProtuStrankaListNazivFormatedOIB>
    <izvorni_sadrzaj>
      <item>DALMACIJA EXPORT-IMPORT, društvo s ograničenom odgovornošću za vanjsku i unutrašnju trgovinu, OIB 65633314805</item>
    </izvorni_sadrzaj>
    <derivirana_varijabla naziv="DomainObject.Predmet.ProtuStrankaListNazivFormatedOIB_1">
      <item>DALMACIJA EXPORT-IMPORT, društvo s ograničenom odgovornošću za vanjsku i unutrašnju trgovinu, OIB 65633314805</item>
    </derivirana_varijabla>
  </DomainObject.Predmet.ProtuStrankaListNazivFormatedOIB>
  <DomainObject.Predmet.OstaliListFormated>
    <izvorni_sadrzaj>
      <item>Gabrijela Rogošić punomoćnik sudionika u postupku DALMACIJA EXPORT-IMPORT, društvo s ograničenom odgovornošću za vanjsku i unutrašnju trgovinu</item>
      <item>Ante Teskera punomoćnik sudionika u postupku DALMACIJA EXPORT-IMPORT, društvo s ograničenom odgovornošću za vanjsku i unutrašnju trgovinu</item>
    </izvorni_sadrzaj>
    <derivirana_varijabla naziv="DomainObject.Predmet.OstaliListFormated_1">
      <item>Gabrijela Rogošić punomoćnik sudionika u postupku DALMACIJA EXPORT-IMPORT, društvo s ograničenom odgovornošću za vanjsku i unutrašnju trgovinu</item>
      <item>Ante Teskera punomoćnik sudionika u postupku DALMACIJA EXPORT-IMPORT, društvo s ograničenom odgovornošću za vanjsku i unutrašnju trgovinu</item>
    </derivirana_varijabla>
  </DomainObject.Predmet.OstaliListFormated>
  <DomainObject.Predmet.OstaliListFormatedOIB>
    <izvorni_sadrzaj>
      <item>Gabrijela Rogošić, OIB 65813713611 punomoćnik sudionika u postupku DALMACIJA EXPORT-IMPORT, društvo s ograničenom odgovornošću za vanjsku i unutrašnju trgovinu</item>
      <item>Ante Teskera, OIB 83695852447 punomoćnik sudionika u postupku DALMACIJA EXPORT-IMPORT, društvo s ograničenom odgovornošću za vanjsku i unutrašnju trgovinu</item>
    </izvorni_sadrzaj>
    <derivirana_varijabla naziv="DomainObject.Predmet.OstaliListFormatedOIB_1">
      <item>Gabrijela Rogošić, OIB 65813713611 punomoćnik sudionika u postupku DALMACIJA EXPORT-IMPORT, društvo s ograničenom odgovornošću za vanjsku i unutrašnju trgovinu</item>
      <item>Ante Teskera, OIB 83695852447 punomoćnik sudionika u postupku DALMACIJA EXPORT-IMPORT, društvo s ograničenom odgovornošću za vanjsku i unutrašnju trgovinu</item>
    </derivirana_varijabla>
  </DomainObject.Predmet.OstaliListFormatedOIB>
  <DomainObject.Predmet.OstaliListFormatedWithAdress>
    <izvorni_sadrzaj>
      <item>Gabrijela Rogošić, Eugena Kumičića 149, 35000 Slavonski Brod punomoćnik sudionika u postupku DALMACIJA EXPORT-IMPORT, društvo s ograničenom odgovornošću za vanjsku i unutrašnju trgovinu</item>
      <item>Ante Teskera, Eugena Kumičića 149, 35000 Slavonski Brod punomoćnik sudionika u postupku DALMACIJA EXPORT-IMPORT, društvo s ograničenom odgovornošću za vanjsku i unutrašnju trgovinu</item>
    </izvorni_sadrzaj>
    <derivirana_varijabla naziv="DomainObject.Predmet.OstaliListFormatedWithAdress_1">
      <item>Gabrijela Rogošić, Eugena Kumičića 149, 35000 Slavonski Brod punomoćnik sudionika u postupku DALMACIJA EXPORT-IMPORT, društvo s ograničenom odgovornošću za vanjsku i unutrašnju trgovinu</item>
      <item>Ante Teskera, Eugena Kumičića 149, 35000 Slavonski Brod punomoćnik sudionika u postupku DALMACIJA EXPORT-IMPORT, društvo s ograničenom odgovornošću za vanjsku i unutrašnju trgovinu</item>
    </derivirana_varijabla>
  </DomainObject.Predmet.OstaliListFormatedWithAdress>
  <DomainObject.Predmet.OstaliListFormatedWithAdressOIB>
    <izvorni_sadrzaj>
      <item>Gabrijela Rogošić, OIB 65813713611, Eugena Kumičića 149, 35000 Slavonski Brod punomoćnik sudionika u postupku DALMACIJA EXPORT-IMPORT, društvo s ograničenom odgovornošću za vanjsku i unutrašnju trgovinu</item>
      <item>Ante Teskera, OIB 83695852447, Eugena Kumičića 149, 35000 Slavonski Brod punomoćnik sudionika u postupku DALMACIJA EXPORT-IMPORT, društvo s ograničenom odgovornošću za vanjsku i unutrašnju trgovinu</item>
    </izvorni_sadrzaj>
    <derivirana_varijabla naziv="DomainObject.Predmet.OstaliListFormatedWithAdressOIB_1">
      <item>Gabrijela Rogošić, OIB 65813713611, Eugena Kumičića 149, 35000 Slavonski Brod punomoćnik sudionika u postupku DALMACIJA EXPORT-IMPORT, društvo s ograničenom odgovornošću za vanjsku i unutrašnju trgovinu</item>
      <item>Ante Teskera, OIB 83695852447, Eugena Kumičića 149, 35000 Slavonski Brod punomoćnik sudionika u postupku DALMACIJA EXPORT-IMPORT, društvo s ograničenom odgovornošću za vanjsku i unutrašnju trgovinu</item>
    </derivirana_varijabla>
  </DomainObject.Predmet.OstaliListFormatedWithAdressOIB>
  <DomainObject.Predmet.OstaliListNazivFormated>
    <izvorni_sadrzaj>
      <item>Gabrijela Rogošić</item>
      <item>Ante Teskera</item>
    </izvorni_sadrzaj>
    <derivirana_varijabla naziv="DomainObject.Predmet.OstaliListNazivFormated_1">
      <item>Gabrijela Rogošić</item>
      <item>Ante Teskera</item>
    </derivirana_varijabla>
  </DomainObject.Predmet.OstaliListNazivFormated>
  <DomainObject.Predmet.OstaliListNazivFormatedOIB>
    <izvorni_sadrzaj>
      <item>Gabrijela Rogošić, OIB 65813713611</item>
      <item>Ante Teskera, OIB 83695852447</item>
    </izvorni_sadrzaj>
    <derivirana_varijabla naziv="DomainObject.Predmet.OstaliListNazivFormatedOIB_1">
      <item>Gabrijela Rogošić, OIB 65813713611</item>
      <item>Ante Teskera, OIB 83695852447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DALMACIJA EXPORT-IMPORT, društvo s ograničenom odgovornošću za vanjsku i unutrašnju trgovinu</izvorni_sadrzaj>
    <derivirana_varijabla naziv="DomainObject.Predmet.ProtustrankaIDrugi_1">DALMACIJA EXPORT-IMPORT, društvo s ograničenom odgovornošću za vanjsku i unutrašnju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DALMACIJA EXPORT-IMPORT, društvo s ograničenom odgovornošću za vanjsku i unutrašnju trgovinu, OIB 65633314805, Kumičićeva 149, 35000 Slavonski Brod</izvorni_sadrzaj>
    <derivirana_varijabla naziv="DomainObject.Predmet.ProtustrankaIDrugiAdressOIB_1">DALMACIJA EXPORT-IMPORT, društvo s ograničenom odgovornošću za vanjsku i unutrašnju trgovinu, OIB 65633314805, Kumičićeva 149,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2016.</izvorni_sadrzaj>
    <derivirana_varijabla naziv="DomainObject.Predmet.OdlukaRjesenje.DatumDonosenjaOdluke_1">30. lipnja 2016.</derivirana_varijabla>
  </DomainObject.Predmet.OdlukaRjesenje.DatumDonosenjaOdluke>
  <DomainObject.Predmet.OdlukaRjesenje.DatumPravomocnosti>
    <izvorni_sadrzaj>19. srpnja 2016.</izvorni_sadrzaj>
    <derivirana_varijabla naziv="DomainObject.Predmet.OdlukaRjesenje.DatumPravomocnosti_1">19. srpnja 2016.</derivirana_varijabla>
  </DomainObject.Predmet.OdlukaRjesenje.DatumPravomocnosti>
  <DomainObject.Predmet.OdlukaRjesenje.Oznaka>
    <izvorni_sadrzaj>St-189/2016-15</izvorni_sadrzaj>
    <derivirana_varijabla naziv="DomainObject.Predmet.OdlukaRjesenje.Oznaka_1">St-189/2016-15</derivirana_varijabla>
  </DomainObject.Predmet.OdlukaRjesenje.Oznaka>
  <DomainObject.Predmet.SudioniciListNaziv>
    <izvorni_sadrzaj>
      <item>Financijska agencija</item>
      <item>DALMACIJA EXPORT-IMPORT, društvo s ograničenom odgovornošću za vanjsku i unutrašnju trgovinu</item>
      <item>Gabrijela Rogošić</item>
      <item>Ante Teskera</item>
    </izvorni_sadrzaj>
    <derivirana_varijabla naziv="DomainObject.Predmet.SudioniciListNaziv_1">
      <item>Financijska agencija</item>
      <item>DALMACIJA EXPORT-IMPORT, društvo s ograničenom odgovornošću za vanjsku i unutrašnju trgovinu</item>
      <item>Gabrijela Rogošić</item>
      <item>Ante Teskera</item>
    </derivirana_varijabla>
  </DomainObject.Predmet.SudioniciListNaziv>
  <DomainObject.Predmet.SudioniciListAdressOIB>
    <izvorni_sadrzaj>
      <item>Financijska agencija, OIB 85821130368, Ulica grada Vukovara 70,10000 Zagreb</item>
      <item>DALMACIJA EXPORT-IMPORT, društvo s ograničenom odgovornošću za vanjsku i unutrašnju trgovinu, OIB 65633314805, Kumičićeva 149,35000 Slavonski Brod</item>
      <item>Gabrijela Rogošić, OIB 65813713611, Eugena Kumičića 149,35000 Slavonski Brod</item>
      <item>Ante Teskera, OIB 83695852447, Eugena Kumičića 149,35000 Slavonski Brod</item>
    </izvorni_sadrzaj>
    <derivirana_varijabla naziv="DomainObject.Predmet.SudioniciListAdressOIB_1">
      <item>Financijska agencija, OIB 85821130368, Ulica grada Vukovara 70,10000 Zagreb</item>
      <item>DALMACIJA EXPORT-IMPORT, društvo s ograničenom odgovornošću za vanjsku i unutrašnju trgovinu, OIB 65633314805, Kumičićeva 149,35000 Slavonski Brod</item>
      <item>Gabrijela Rogošić, OIB 65813713611, Eugena Kumičića 149,35000 Slavonski Brod</item>
      <item>Ante Teskera, OIB 83695852447, Eugena Kumičića 149,35000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65633314805</item>
      <item>, OIB 65813713611</item>
      <item>, OIB 83695852447</item>
    </izvorni_sadrzaj>
    <derivirana_varijabla naziv="DomainObject.Predmet.SudioniciListNazivOIB_1">
      <item>, OIB 85821130368</item>
      <item>, OIB 65633314805</item>
      <item>, OIB 65813713611</item>
      <item>, OIB 83695852447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802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2017-12-28T09:00:00Z</dcterms:created>
  <dc:creator>wsadmin</dc:creator>
  <cp:lastModifiedBy>wsadmin</cp:lastModifiedBy>
  <cp:lastPrinted>2017-12-28T08:59:00Z</cp:lastPrinted>
  <dcterms:modified xmlns:xsi="http://www.w3.org/2001/XMLSchema-instance" xsi:type="dcterms:W3CDTF">2017-12-28T09:05:00Z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