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9848" w14:paraId="4c69848" w:rsidRDefault="00E214D6" w:rsidP="00E214D6" w:rsidR="00E214D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692</w:t>
      </w:r>
      <w:r>
        <w:rPr>
          <w:szCs w:val="24"/>
        </w:rPr>
        <w:t>/2015-5</w:t>
      </w:r>
    </w:p>
    <w:p w:rsidRDefault="00E214D6" w:rsidP="00E214D6" w:rsidR="00E214D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214D6" w:rsidP="00E214D6" w:rsidR="00E214D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214D6" w:rsidP="00E214D6" w:rsidR="00E214D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214D6" w:rsidP="00E214D6" w:rsidR="00E214D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SPES</w:t>
      </w:r>
      <w:r>
        <w:t xml:space="preserve"> d.o.o., OIB: </w:t>
      </w:r>
      <w:r>
        <w:t>00403181225</w:t>
      </w:r>
      <w:r>
        <w:t xml:space="preserve">, sa sjedištem u </w:t>
      </w:r>
      <w:r>
        <w:t>Kolodvorska 52 D</w:t>
      </w:r>
      <w:r>
        <w:t>, 4</w:t>
      </w:r>
      <w:r>
        <w:t>0320</w:t>
      </w:r>
      <w:r>
        <w:t xml:space="preserve"> </w:t>
      </w:r>
      <w:r>
        <w:t>Donji Kraljevac</w:t>
      </w:r>
      <w:r>
        <w:t>, dana 26. siječnja 2016. godine</w:t>
      </w:r>
    </w:p>
    <w:p w:rsidRDefault="00E214D6" w:rsidP="00E214D6" w:rsidR="00E214D6">
      <w:pPr>
        <w:jc w:val="both"/>
      </w:pPr>
    </w:p>
    <w:p w:rsidRDefault="00E214D6" w:rsidP="00E214D6" w:rsidR="00E214D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SPES d.o.o., OIB: 00403181225, sa sjedištem u Kolodvorska 52 D, 40320 Donji </w:t>
      </w:r>
      <w:proofErr w:type="spellStart"/>
      <w:r>
        <w:t>Kraljev</w:t>
      </w:r>
      <w:r>
        <w:t>e</w:t>
      </w:r>
      <w:r>
        <w:t>c</w:t>
      </w:r>
      <w:proofErr w:type="spellEnd"/>
      <w:r>
        <w:rPr>
          <w:szCs w:val="24"/>
        </w:rPr>
        <w:t>, s danom 26. siječnja 2016. u 14,00 sati.</w:t>
      </w:r>
    </w:p>
    <w:p w:rsidRDefault="00E214D6" w:rsidP="00E214D6" w:rsidR="00E214D6">
      <w:pPr>
        <w:jc w:val="both"/>
        <w:rPr>
          <w:szCs w:val="24"/>
        </w:rPr>
      </w:pPr>
    </w:p>
    <w:p w:rsidRDefault="00E214D6" w:rsidP="00E214D6" w:rsidR="00E214D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SPES d.o.o., OIB: 00403181225, sa sjedištem u Kolodvorska 52 D, 40320 Donji </w:t>
      </w:r>
      <w:proofErr w:type="spellStart"/>
      <w:r>
        <w:t>Kraljev</w:t>
      </w:r>
      <w:r>
        <w:t>e</w:t>
      </w:r>
      <w:r>
        <w:t>c</w:t>
      </w:r>
      <w:proofErr w:type="spellEnd"/>
      <w:r>
        <w:t>.</w:t>
      </w:r>
    </w:p>
    <w:p w:rsidRDefault="00E214D6" w:rsidP="00E214D6" w:rsidR="00E214D6">
      <w:pPr>
        <w:jc w:val="both"/>
      </w:pPr>
    </w:p>
    <w:p w:rsidRDefault="00E214D6" w:rsidP="00E214D6" w:rsidR="00E214D6">
      <w:pPr>
        <w:rPr>
          <w:color w:val="FF0000"/>
          <w:szCs w:val="24"/>
        </w:rPr>
      </w:pPr>
      <w:r>
        <w:tab/>
        <w:t xml:space="preserve">III Za stečajnog upravitelja imenuje se Siniša </w:t>
      </w:r>
      <w:proofErr w:type="spellStart"/>
      <w:r>
        <w:t>Rajnović</w:t>
      </w:r>
      <w:proofErr w:type="spellEnd"/>
      <w:r>
        <w:t xml:space="preserve">, OIB: 86217384445, Sv. Trojstva 87, </w:t>
      </w:r>
      <w:proofErr w:type="spellStart"/>
      <w:r>
        <w:t>Milanovac</w:t>
      </w:r>
      <w:proofErr w:type="spellEnd"/>
      <w:r>
        <w:t>, Virovitica</w:t>
      </w:r>
      <w:r>
        <w:t>.</w:t>
      </w:r>
    </w:p>
    <w:p w:rsidRDefault="00E214D6" w:rsidP="00E214D6" w:rsidR="00E214D6">
      <w:pPr>
        <w:jc w:val="both"/>
        <w:rPr>
          <w:color w:val="FF0000"/>
        </w:rPr>
      </w:pPr>
    </w:p>
    <w:p w:rsidRDefault="00E214D6" w:rsidP="00E214D6" w:rsidR="00E214D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E214D6" w:rsidP="00E214D6" w:rsidR="00E214D6">
      <w:pPr>
        <w:jc w:val="both"/>
        <w:rPr>
          <w:szCs w:val="24"/>
        </w:rPr>
      </w:pPr>
    </w:p>
    <w:p w:rsidRDefault="00E214D6" w:rsidP="00E214D6" w:rsidR="00E214D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SPES d.o.o., OIB: 00403181225, sa sjedištem u Kolodvorska 52 D, 40320 Donji </w:t>
      </w:r>
      <w:proofErr w:type="spellStart"/>
      <w:r>
        <w:t>Kraljev</w:t>
      </w:r>
      <w:r>
        <w:t>e</w:t>
      </w:r>
      <w:r>
        <w:t>c</w:t>
      </w:r>
      <w:proofErr w:type="spellEnd"/>
      <w:r>
        <w:rPr>
          <w:szCs w:val="24"/>
        </w:rPr>
        <w:t>, bit će brisan iz sudskog registra.</w:t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jc w:val="both"/>
        <w:rPr>
          <w:szCs w:val="24"/>
        </w:rPr>
      </w:pPr>
      <w:r>
        <w:rPr>
          <w:szCs w:val="24"/>
        </w:rPr>
        <w:tab/>
        <w:t xml:space="preserve">Predlagatelj je dana 3.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E214D6" w:rsidP="00E214D6" w:rsidR="00E214D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214D6" w:rsidP="00E214D6" w:rsidR="00E214D6">
      <w:pPr>
        <w:rPr>
          <w:szCs w:val="24"/>
        </w:rPr>
      </w:pPr>
      <w:r>
        <w:rPr>
          <w:szCs w:val="24"/>
        </w:rPr>
        <w:t xml:space="preserve">     </w:t>
      </w:r>
    </w:p>
    <w:p w:rsidRDefault="00E214D6" w:rsidP="00E214D6" w:rsidR="00E214D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E214D6" w:rsidP="00E214D6" w:rsidR="00E214D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E214D6" w:rsidP="00E214D6" w:rsidR="00E214D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E214D6" w:rsidP="00E214D6" w:rsidR="00E214D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214D6" w:rsidP="00E214D6" w:rsidR="00E214D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E214D6" w:rsidP="00E214D6" w:rsidR="00E214D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rPr>
          <w:szCs w:val="24"/>
        </w:rPr>
      </w:pPr>
      <w:r>
        <w:rPr>
          <w:szCs w:val="24"/>
        </w:rPr>
        <w:t>DNA:</w:t>
      </w:r>
    </w:p>
    <w:p w:rsidRDefault="00E214D6" w:rsidP="00E214D6" w:rsidR="00E214D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214D6" w:rsidP="00E214D6" w:rsidR="00E214D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214D6" w:rsidP="00E214D6" w:rsidR="00E214D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SPES d.o.o., OIB: 00403181225, sa sjedištem u Kolodvorska 52 D, 40320 Donji </w:t>
      </w:r>
      <w:proofErr w:type="spellStart"/>
      <w:r>
        <w:t>Kraljev</w:t>
      </w:r>
      <w:r>
        <w:t>e</w:t>
      </w:r>
      <w:r>
        <w:t>c</w:t>
      </w:r>
      <w:proofErr w:type="spellEnd"/>
    </w:p>
    <w:p w:rsidRDefault="00E214D6" w:rsidP="00E214D6" w:rsidR="00E214D6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Nada </w:t>
      </w:r>
      <w:proofErr w:type="spellStart"/>
      <w:r>
        <w:t>Recek</w:t>
      </w:r>
      <w:proofErr w:type="spellEnd"/>
      <w:r>
        <w:t xml:space="preserve">, Donji </w:t>
      </w:r>
      <w:proofErr w:type="spellStart"/>
      <w:r>
        <w:t>Kraljevec</w:t>
      </w:r>
      <w:proofErr w:type="spellEnd"/>
      <w:r>
        <w:t>, Gornji kraj 103, OIB: 87912645131</w:t>
      </w:r>
    </w:p>
    <w:p w:rsidRDefault="00E214D6" w:rsidP="00E214D6" w:rsidR="00E214D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E214D6" w:rsidP="00E214D6" w:rsidR="00E214D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E214D6" w:rsidP="00E214D6" w:rsidR="00E214D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Siniša </w:t>
      </w:r>
      <w:proofErr w:type="spellStart"/>
      <w:r>
        <w:t>Rajnović</w:t>
      </w:r>
      <w:proofErr w:type="spellEnd"/>
      <w:r>
        <w:t xml:space="preserve">, OIB: 86217384445, Sv. Trojstva 87, </w:t>
      </w:r>
      <w:proofErr w:type="spellStart"/>
      <w:r>
        <w:t>Milanovac</w:t>
      </w:r>
      <w:proofErr w:type="spellEnd"/>
      <w:r>
        <w:t>, Virovitica</w:t>
      </w:r>
    </w:p>
    <w:p w:rsidRDefault="00E214D6" w:rsidP="00E214D6" w:rsidR="00E214D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rPr>
          <w:szCs w:val="24"/>
        </w:rPr>
      </w:pPr>
    </w:p>
    <w:p w:rsidRDefault="00E214D6" w:rsidP="00E214D6" w:rsidR="00E214D6">
      <w:pPr>
        <w:rPr>
          <w:szCs w:val="24"/>
        </w:rPr>
      </w:pPr>
    </w:p>
    <w:p w:rsidRDefault="00E214D6" w:rsidP="00E214D6" w:rsidR="00E214D6"/>
    <w:p w:rsidRDefault="00E214D6" w:rsidP="00E214D6" w:rsidR="00E214D6"/>
    <w:p w:rsidRDefault="00DA0242" w:rsidP="00E214D6" w:rsidR="00DA0242" w:rsidRPr="00E214D6"/>
    <w:sectPr w:rsidSect="00EB0D4C" w:rsidR="00DA0242" w:rsidRPr="00E214D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14D6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214D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214D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1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St-692/2015-5</izvorni_sadrzaj>
    <derivirana_varijabla naziv="DomainObject.Oznaka_1">St-692/2015-5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St-692/2015</izvorni_sadrzaj>
    <derivirana_varijabla naziv="DomainObject.Predmet.OznakaBroj_1">St-692/2015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SPES društvo s ograničenom odgovornošću za trgovinu i usluge</izvorni_sadrzaj>
    <derivirana_varijabla naziv="DomainObject.Predmet.ProtustrankaFormated_1">  SPES društvo s ograničenom odgovornošću za trgovinu i usluge</derivirana_varijabla>
  </DomainObject.Predmet.ProtustrankaFormated>
  <DomainObject.Predmet.ProtustrankaFormatedOIB>
    <izvorni_sadrzaj>  SPES društvo s ograničenom odgovornošću za trgovinu i usluge, OIB 00403181225</izvorni_sadrzaj>
    <derivirana_varijabla naziv="DomainObject.Predmet.ProtustrankaFormatedOIB_1">  SPES društvo s ograničenom odgovornošću za trgovinu i usluge, OIB 00403181225</derivirana_varijabla>
  </DomainObject.Predmet.ProtustrankaFormatedOIB>
  <DomainObject.Predmet.ProtustrankaFormatedWithAdress>
    <izvorni_sadrzaj> SPES društvo s ograničenom odgovornošću za trgovinu i usluge, Kolodvorska 52/D, 40320 Donji Kraljevec</izvorni_sadrzaj>
    <derivirana_varijabla naziv="DomainObject.Predmet.ProtustrankaFormatedWithAdress_1"> SPES društvo s ograničenom odgovornošću za trgovinu i usluge, Kolodvorska 52/D, 40320 Donji Kraljevec</derivirana_varijabla>
  </DomainObject.Predmet.ProtustrankaFormatedWithAdress>
  <DomainObject.Predmet.ProtustrankaFormatedWithAdressOIB>
    <izvorni_sadrzaj> SPES društvo s ograničenom odgovornošću za trgovinu i usluge, OIB 00403181225, Kolodvorska 52/D, 40320 Donji Kraljevec</izvorni_sadrzaj>
    <derivirana_varijabla naziv="DomainObject.Predmet.ProtustrankaFormatedWithAdressOIB_1"> SPES društvo s ograničenom odgovornošću za trgovinu i usluge, OIB 00403181225, Kolodvorska 52/D, 40320 Donji Kraljevec</derivirana_varijabla>
  </DomainObject.Predmet.ProtustrankaFormatedWithAdressOIB>
  <DomainObject.Predmet.ProtustrankaWithAdress>
    <izvorni_sadrzaj>SPES društvo s ograničenom odgovornošću za trgovinu i usluge Kolodvorska 52/D, 40320 Donji Kraljevec</izvorni_sadrzaj>
    <derivirana_varijabla naziv="DomainObject.Predmet.ProtustrankaWithAdress_1">SPES društvo s ograničenom odgovornošću za trgovinu i usluge Kolodvorska 52/D, 40320 Donji Kraljevec</derivirana_varijabla>
  </DomainObject.Predmet.ProtustrankaWithAdress>
  <DomainObject.Predmet.ProtustrankaWithAdressOIB>
    <izvorni_sadrzaj>SPES društvo s ograničenom odgovornošću za trgovinu i usluge, OIB 00403181225, Kolodvorska 52/D, 40320 Donji Kraljevec</izvorni_sadrzaj>
    <derivirana_varijabla naziv="DomainObject.Predmet.ProtustrankaWithAdressOIB_1">SPES društvo s ograničenom odgovornošću za trgovinu i usluge, OIB 00403181225, Kolodvorska 52/D, 40320 Donji Kraljevec</derivirana_varijabla>
  </DomainObject.Predmet.ProtustrankaWithAdressOIB>
  <DomainObject.Predmet.ProtustrankaNazivFormated>
    <izvorni_sadrzaj>SPES društvo s ograničenom odgovornošću za trgovinu i usluge</izvorni_sadrzaj>
    <derivirana_varijabla naziv="DomainObject.Predmet.ProtustrankaNazivFormated_1">SPES društvo s ograničenom odgovornošću za trgovinu i usluge</derivirana_varijabla>
  </DomainObject.Predmet.ProtustrankaNazivFormated>
  <DomainObject.Predmet.ProtustrankaNazivFormatedOIB>
    <izvorni_sadrzaj>SPES društvo s ograničenom odgovornošću za trgovinu i usluge, OIB 00403181225</izvorni_sadrzaj>
    <derivirana_varijabla naziv="DomainObject.Predmet.ProtustrankaNazivFormatedOIB_1">SPES društvo s ograničenom odgovornošću za trgovinu i usluge, OIB 00403181225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65989.16</izvorni_sadrzaj>
    <derivirana_varijabla naziv="DomainObject.Predmet.TrenutnaVrijednost_1">65989.16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SPES društvo s ograničenom odgovornošću za trgovinu i usluge</item>
    </izvorni_sadrzaj>
    <derivirana_varijabla naziv="DomainObject.Predmet.ProtuStrankaListFormated_1">
      <item>SPES društvo s ograničenom odgovornošću za trgovinu i usluge</item>
    </derivirana_varijabla>
  </DomainObject.Predmet.ProtuStrankaListFormated>
  <DomainObject.Predmet.ProtuStrankaListFormatedOIB>
    <izvorni_sadrzaj>
      <item>SPES društvo s ograničenom odgovornošću za trgovinu i usluge, OIB 00403181225</item>
    </izvorni_sadrzaj>
    <derivirana_varijabla naziv="DomainObject.Predmet.ProtuStrankaListFormatedOIB_1">
      <item>SPES društvo s ograničenom odgovornošću za trgovinu i usluge, OIB 00403181225</item>
    </derivirana_varijabla>
  </DomainObject.Predmet.ProtuStrankaListFormatedOIB>
  <DomainObject.Predmet.ProtuStrankaListFormatedWithAdress>
    <izvorni_sadrzaj>
      <item>SPES društvo s ograničenom odgovornošću za trgovinu i usluge, Kolodvorska 52/D, 40320 Donji Kraljevec</item>
    </izvorni_sadrzaj>
    <derivirana_varijabla naziv="DomainObject.Predmet.ProtuStrankaListFormatedWithAdress_1">
      <item>SPES društvo s ograničenom odgovornošću za trgovinu i usluge, Kolodvorska 52/D, 40320 Donji Kraljevec</item>
    </derivirana_varijabla>
  </DomainObject.Predmet.ProtuStrankaListFormatedWithAdress>
  <DomainObject.Predmet.ProtuStrankaListFormatedWithAdressOIB>
    <izvorni_sadrzaj>
      <item>SPES društvo s ograničenom odgovornošću za trgovinu i usluge, OIB 00403181225, Kolodvorska 52/D, 40320 Donji Kraljevec</item>
    </izvorni_sadrzaj>
    <derivirana_varijabla naziv="DomainObject.Predmet.ProtuStrankaListFormatedWithAdressOIB_1">
      <item>SPES društvo s ograničenom odgovornošću za trgovinu i usluge, OIB 00403181225, Kolodvorska 52/D, 40320 Donji Kraljevec</item>
    </derivirana_varijabla>
  </DomainObject.Predmet.ProtuStrankaListFormatedWithAdressOIB>
  <DomainObject.Predmet.ProtuStrankaListNazivFormated>
    <izvorni_sadrzaj>
      <item>SPES društvo s ograničenom odgovornošću za trgovinu i usluge</item>
    </izvorni_sadrzaj>
    <derivirana_varijabla naziv="DomainObject.Predmet.ProtuStrankaListNazivFormated_1">
      <item>SPES društvo s ograničenom odgovornošću za trgovinu i usluge</item>
    </derivirana_varijabla>
  </DomainObject.Predmet.ProtuStrankaListNazivFormated>
  <DomainObject.Predmet.ProtuStrankaListNazivFormatedOIB>
    <izvorni_sadrzaj>
      <item>SPES društvo s ograničenom odgovornošću za trgovinu i usluge, OIB 00403181225</item>
    </izvorni_sadrzaj>
    <derivirana_varijabla naziv="DomainObject.Predmet.ProtuStrankaListNazivFormatedOIB_1">
      <item>SPES društvo s ograničenom odgovornošću za trgovinu i usluge, OIB 00403181225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St-692/2015-5</izvorni_sadrzaj>
    <derivirana_varijabla naziv="DomainObject.PoslovniBrojDokumenta_1">St-692/2015-5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SPES društvo s ograničenom odgovornošću za trgovinu i usluge</izvorni_sadrzaj>
    <derivirana_varijabla naziv="DomainObject.Predmet.ProtustrankaIDrugi_1">SPES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SPES društvo s ograničenom odgovornošću za trgovinu i usluge, OIB 00403181225, Kolodvorska 52/D, 40320 Donji Kraljevec</izvorni_sadrzaj>
    <derivirana_varijabla naziv="DomainObject.Predmet.ProtustrankaIDrugiAdressOIB_1">SPES društvo s ograničenom odgovornošću za trgovinu i usluge, OIB 00403181225, Kolodvorska 52/D,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SPES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SPES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SPES društvo s ograničenom odgovornošću za trgovinu i usluge, OIB 00403181225, Kolodvorska 52/D,40320 Donji Kraljevec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SPES društvo s ograničenom odgovornošću za trgovinu i usluge, OIB 00403181225, Kolodvorska 52/D,40320 Donji Kraljevec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04327-8AFE-4006-8002-D1A30EF36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2875</properties:Characters>
  <properties:Lines>89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2016-01-26T07:58:00Z</cp:lastPrinted>
  <dcterms:modified xmlns:xsi="http://www.w3.org/2001/XMLSchema-instance" xsi:type="dcterms:W3CDTF">2016-01-26T08:01:00Z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