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d47cc" w14:paraId="bdd47cc" w:rsidRDefault="00AE649C" w:rsidP="00EE7B24" w:rsidR="00AE649C" w:rsidRPr="00B76F3C">
      <w:pPr>
        <w:pStyle w:val="Naslov3"/>
        <w:spacing w:after="0"/>
        <w15:collapsed w:val="false"/>
      </w:pPr>
      <w:bookmarkStart w:name="_GoBack" w:id="0"/>
      <w:bookmarkEnd w:id="0"/>
    </w:p>
    <w:p w:rsidRDefault="00EE7B24" w:rsidP="00EE7B24"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EE7B24" w:rsidP="00EE7B24" w:rsidR="00EE7B24">
      <w:pPr>
        <w:pStyle w:val="SudNaziv"/>
      </w:pPr>
      <w:r>
        <w:t>TRGOVAČKI SUD U VARAŽDINU</w:t>
      </w:r>
    </w:p>
    <w:p w:rsidRDefault="00EE7B24" w:rsidP="00EE7B24" w:rsidR="00EE7B24">
      <w:pPr>
        <w:spacing w:after="0"/>
      </w:pPr>
    </w:p>
    <w:p w:rsidRDefault="00EE7B24" w:rsidP="00EE7B24" w:rsidR="00EE7B24">
      <w:pPr>
        <w:spacing w:after="0"/>
        <w:jc w:val="center"/>
      </w:pPr>
    </w:p>
    <w:p w:rsidRDefault="00EE7B24" w:rsidP="00EE7B24" w:rsidR="00EE7B24">
      <w:pPr>
        <w:spacing w:after="0"/>
        <w:jc w:val="center"/>
      </w:pPr>
    </w:p>
    <w:p w:rsidRDefault="00EE7B24" w:rsidP="00EE7B24" w:rsidR="00EE7B24">
      <w:pPr>
        <w:spacing w:after="0"/>
        <w:jc w:val="center"/>
      </w:pPr>
      <w:r>
        <w:t>REPUBLIKA HRVATSKA</w:t>
      </w:r>
    </w:p>
    <w:p w:rsidRDefault="00EE7B24" w:rsidP="00EE7B24" w:rsidR="00EE7B24">
      <w:pPr>
        <w:spacing w:after="0"/>
        <w:jc w:val="center"/>
      </w:pPr>
    </w:p>
    <w:p w:rsidRDefault="00EE7B24" w:rsidP="00EE7B24" w:rsidR="00EE7B24">
      <w:pPr>
        <w:spacing w:after="0"/>
        <w:jc w:val="center"/>
      </w:pPr>
      <w:r>
        <w:t>R J E Š E N J E</w:t>
      </w:r>
    </w:p>
    <w:p w:rsidRDefault="00EE7B24" w:rsidP="00EE7B24" w:rsidR="00EE7B24">
      <w:pPr>
        <w:spacing w:after="0"/>
        <w:jc w:val="center"/>
      </w:pPr>
    </w:p>
    <w:p w:rsidRDefault="00EE7B24" w:rsidP="00EE7B24" w:rsidR="00EE7B24">
      <w:pPr>
        <w:spacing w:after="0"/>
        <w:ind w:firstLine="720"/>
        <w:jc w:val="both"/>
      </w:pPr>
      <w:r>
        <w:t>Trgovački sud u Varaždinu, po sucu toga suda Mariji Levanić-Škerbić, kao stečajnom sucu, u stečajnom postupku nad stečajnim dužnikom MALOPRODAJA ELIN d.o.o. Koprivnica, Zagrebačka ulica 82, MBS: 070079787, OIB: 29559611514, dana 2. studenoga 2015. g.,</w:t>
      </w:r>
    </w:p>
    <w:p w:rsidRDefault="00EE7B24" w:rsidP="00EE7B24" w:rsidR="00EE7B24">
      <w:pPr>
        <w:spacing w:after="0"/>
      </w:pPr>
    </w:p>
    <w:p w:rsidRDefault="00EE7B24" w:rsidP="00EE7B24" w:rsidR="00EE7B24">
      <w:pPr>
        <w:spacing w:after="0"/>
        <w:jc w:val="center"/>
      </w:pPr>
      <w:r>
        <w:t>r i j e š i o     j e</w:t>
      </w:r>
    </w:p>
    <w:p w:rsidRDefault="00EE7B24" w:rsidP="00EE7B24" w:rsidR="00EE7B24">
      <w:pPr>
        <w:spacing w:after="0"/>
        <w:jc w:val="center"/>
      </w:pPr>
    </w:p>
    <w:p w:rsidRDefault="00EE7B24" w:rsidP="00EE7B24" w:rsidR="00EE7B24">
      <w:pPr>
        <w:spacing w:after="0"/>
        <w:ind w:left="708"/>
        <w:jc w:val="both"/>
      </w:pPr>
      <w:r>
        <w:t>Odbacuju se naknadne prijave tražbina podnijete od strane:</w:t>
      </w:r>
    </w:p>
    <w:p w:rsidRDefault="00EE7B24" w:rsidP="00EE7B24" w:rsidR="00EE7B24">
      <w:pPr>
        <w:numPr>
          <w:ilvl w:val="0"/>
          <w:numId w:val="47"/>
        </w:numPr>
        <w:spacing w:after="0"/>
        <w:jc w:val="both"/>
      </w:pPr>
      <w:proofErr w:type="spellStart"/>
      <w:r>
        <w:t>Societa</w:t>
      </w:r>
      <w:proofErr w:type="spellEnd"/>
      <w:r>
        <w:t xml:space="preserve"> </w:t>
      </w:r>
      <w:proofErr w:type="spellStart"/>
      <w:r>
        <w:t>PCeramiche</w:t>
      </w:r>
      <w:proofErr w:type="spellEnd"/>
      <w:r>
        <w:t xml:space="preserve"> </w:t>
      </w:r>
      <w:proofErr w:type="spellStart"/>
      <w:r>
        <w:t>Pregiate</w:t>
      </w:r>
      <w:proofErr w:type="spellEnd"/>
      <w:r>
        <w:t xml:space="preserve"> s.r.l.</w:t>
      </w:r>
    </w:p>
    <w:p w:rsidRDefault="00EE7B24" w:rsidP="00EE7B24" w:rsidR="00EE7B24">
      <w:pPr>
        <w:numPr>
          <w:ilvl w:val="0"/>
          <w:numId w:val="47"/>
        </w:numPr>
        <w:spacing w:after="0"/>
        <w:jc w:val="both"/>
      </w:pPr>
      <w:r>
        <w:t>Konzum d.d. Zagreb.</w:t>
      </w:r>
    </w:p>
    <w:p w:rsidRDefault="00EE7B24" w:rsidP="00EE7B24" w:rsidR="00EE7B24">
      <w:pPr>
        <w:spacing w:after="0"/>
        <w:jc w:val="center"/>
      </w:pPr>
    </w:p>
    <w:p w:rsidRDefault="00EE7B24" w:rsidP="00EE7B24" w:rsidR="00EE7B24">
      <w:pPr>
        <w:spacing w:after="0"/>
        <w:jc w:val="center"/>
      </w:pPr>
      <w:r>
        <w:t>Obrazloženje</w:t>
      </w:r>
    </w:p>
    <w:p w:rsidRDefault="00EE7B24" w:rsidP="00EE7B24" w:rsidR="00EE7B24">
      <w:pPr>
        <w:spacing w:after="0"/>
        <w:jc w:val="center"/>
        <w:rPr>
          <w:b/>
        </w:rPr>
      </w:pPr>
    </w:p>
    <w:p w:rsidRDefault="00EE7B24" w:rsidP="00EE7B24" w:rsidR="00EE7B24">
      <w:pPr>
        <w:spacing w:after="0"/>
        <w:ind w:firstLine="708"/>
        <w:jc w:val="both"/>
      </w:pPr>
      <w:r>
        <w:t>Ispitno ročište u ovome stečajnom predmetu održano je dana 20. lipnja 2014.godine.</w:t>
      </w:r>
    </w:p>
    <w:p w:rsidRDefault="00EE7B24" w:rsidP="00EE7B24" w:rsidR="00EE7B24">
      <w:pPr>
        <w:spacing w:after="0"/>
        <w:ind w:firstLine="708"/>
        <w:jc w:val="both"/>
      </w:pPr>
      <w:r>
        <w:t xml:space="preserve">U roku od tri mjeseca nakon održanog ispitnog ročišta svoje tražbine prijavili su vjerovnici </w:t>
      </w:r>
      <w:proofErr w:type="spellStart"/>
      <w:r>
        <w:t>Societa</w:t>
      </w:r>
      <w:proofErr w:type="spellEnd"/>
      <w:r>
        <w:t xml:space="preserve"> </w:t>
      </w:r>
      <w:proofErr w:type="spellStart"/>
      <w:r>
        <w:t>PCeramiche</w:t>
      </w:r>
      <w:proofErr w:type="spellEnd"/>
      <w:r>
        <w:t xml:space="preserve"> </w:t>
      </w:r>
      <w:proofErr w:type="spellStart"/>
      <w:r>
        <w:t>Pregiate</w:t>
      </w:r>
      <w:proofErr w:type="spellEnd"/>
      <w:r>
        <w:t xml:space="preserve"> s.r.l. i Konzum d.d. Zagreb.</w:t>
      </w:r>
    </w:p>
    <w:p w:rsidRDefault="00EE7B24" w:rsidP="00EE7B24" w:rsidR="00EE7B24">
      <w:pPr>
        <w:spacing w:after="0"/>
        <w:ind w:firstLine="708"/>
        <w:jc w:val="both"/>
      </w:pPr>
      <w:r>
        <w:t xml:space="preserve"> Budući da se radilo o prijavama koje su podnijete unutar roka iz čl. </w:t>
      </w:r>
      <w:smartTag w:element="metricconverter" w:uri="urn:schemas-microsoft-com:office:smarttags">
        <w:smartTagPr>
          <w:attr w:val="176. st" w:name="ProductID"/>
        </w:smartTagPr>
        <w:r>
          <w:t>176. st</w:t>
        </w:r>
      </w:smartTag>
      <w:r>
        <w:t xml:space="preserve">. 2. Stečajnog zakona („Narodne novine“ broj 44/96, 29/99, 129/00, 123/03, 82/06, 116/10, 25/12 i 133/12, dalje: SZ-a), stečajni sudac je na prijedlog stečajnog upravitelja rješenjem od  26. veljače 2015. odredio posebno ispitno ročište radi ispitivanja navedene naknadno prijavljene tražbine, koje se trebalo održati 09.04.2015. pod uvjetom da vjerovnici uplate predujam za pokriće troškova toga ročišta (čl. </w:t>
      </w:r>
      <w:smartTag w:element="metricconverter" w:uri="urn:schemas-microsoft-com:office:smarttags">
        <w:smartTagPr>
          <w:attr w:val="176. st" w:name="ProductID"/>
        </w:smartTagPr>
        <w:r>
          <w:t>176. st</w:t>
        </w:r>
      </w:smartTag>
      <w:r>
        <w:t>. 2. SZ-a).</w:t>
      </w:r>
    </w:p>
    <w:p w:rsidRDefault="00EE7B24" w:rsidP="00EE7B24" w:rsidR="00EE7B24">
      <w:pPr>
        <w:spacing w:after="0"/>
        <w:jc w:val="both"/>
      </w:pPr>
      <w:r>
        <w:tab/>
        <w:t xml:space="preserve">Budući da zatraženi predujam nije do dana održavanja ispitnog ročišta bio uplaćen, na ročištu je konstatirano da nema uvjeta za održavanje posebnog ispitnog ročišta, te je donijeto ovo rješenje o odbačaju prijava temeljem čl. </w:t>
      </w:r>
      <w:smartTag w:element="metricconverter" w:uri="urn:schemas-microsoft-com:office:smarttags">
        <w:smartTagPr>
          <w:attr w:val="176. st" w:name="ProductID"/>
        </w:smartTagPr>
        <w:r>
          <w:t>176. st</w:t>
        </w:r>
      </w:smartTag>
      <w:r>
        <w:t xml:space="preserve">. 2. SZ-a, koji propisuje da ako se predujam ne uplati u roku, posebno ispitno ročište neće se održati, a nepravodobne prijave će biti odbačene. </w:t>
      </w:r>
    </w:p>
    <w:p w:rsidRDefault="00EE7B24" w:rsidP="00EE7B24" w:rsidR="00EE7B24">
      <w:pPr>
        <w:spacing w:after="0"/>
        <w:jc w:val="both"/>
      </w:pPr>
      <w:r>
        <w:tab/>
      </w:r>
    </w:p>
    <w:p w:rsidRDefault="00EE7B24" w:rsidP="00EE7B24" w:rsidR="00EE7B24">
      <w:pPr>
        <w:spacing w:after="0"/>
        <w:jc w:val="center"/>
      </w:pPr>
      <w:r>
        <w:t>U Varaždinu, 2. studenoga 2015. godine</w:t>
      </w:r>
    </w:p>
    <w:p w:rsidRDefault="00EE7B24" w:rsidP="00EE7B24" w:rsidR="00EE7B24">
      <w:pPr>
        <w:spacing w:after="0"/>
        <w:jc w:val="center"/>
      </w:pPr>
    </w:p>
    <w:p w:rsidRDefault="00EE7B24" w:rsidP="00EE7B24" w:rsidR="00EE7B24">
      <w:pPr>
        <w:spacing w:after="0"/>
        <w:jc w:val="center"/>
      </w:pPr>
    </w:p>
    <w:p w:rsidRDefault="00EE7B24" w:rsidP="00EE7B24" w:rsidR="00EE7B24">
      <w:pPr>
        <w:spacing w:after="0"/>
        <w:jc w:val="both"/>
      </w:pPr>
      <w:r>
        <w:rPr>
          <w:b/>
        </w:rPr>
        <w:tab/>
      </w:r>
      <w:r>
        <w:rPr>
          <w:b/>
        </w:rPr>
        <w:tab/>
      </w:r>
      <w:r>
        <w:rPr>
          <w:b/>
        </w:rPr>
        <w:tab/>
      </w:r>
      <w:r>
        <w:rPr>
          <w:b/>
        </w:rPr>
        <w:tab/>
        <w:t xml:space="preserve">       </w:t>
      </w:r>
      <w:r>
        <w:rPr>
          <w:b/>
        </w:rPr>
        <w:tab/>
      </w:r>
      <w:r>
        <w:rPr>
          <w:b/>
        </w:rPr>
        <w:tab/>
      </w:r>
      <w:r>
        <w:rPr>
          <w:b/>
        </w:rPr>
        <w:tab/>
        <w:t xml:space="preserve">      </w:t>
      </w:r>
      <w:r>
        <w:t>STEČAJNI SUDAC:</w:t>
      </w:r>
    </w:p>
    <w:p w:rsidRDefault="00EE7B24" w:rsidP="00EE7B24" w:rsidR="00EE7B24">
      <w:pPr>
        <w:spacing w:after="0"/>
        <w:jc w:val="both"/>
      </w:pPr>
      <w:r>
        <w:tab/>
      </w:r>
      <w:r>
        <w:tab/>
      </w:r>
      <w:r>
        <w:tab/>
      </w:r>
      <w:r>
        <w:tab/>
      </w:r>
      <w:r>
        <w:tab/>
        <w:t xml:space="preserve">                     </w:t>
      </w:r>
      <w:r>
        <w:tab/>
        <w:t xml:space="preserve">  Marija Levanić-Škerbić,v.r.</w:t>
      </w:r>
    </w:p>
    <w:p w:rsidRDefault="00EE7B24" w:rsidP="00EE7B24" w:rsidR="00EE7B24">
      <w:pPr>
        <w:spacing w:after="0"/>
        <w:jc w:val="both"/>
      </w:pPr>
    </w:p>
    <w:p w:rsidRDefault="00EE7B24" w:rsidP="00EE7B24" w:rsidR="00EE7B24">
      <w:pPr>
        <w:spacing w:after="0"/>
        <w:jc w:val="both"/>
      </w:pPr>
      <w:r>
        <w:tab/>
      </w:r>
      <w:r>
        <w:tab/>
      </w:r>
      <w:r>
        <w:tab/>
      </w:r>
      <w:r>
        <w:tab/>
      </w:r>
      <w:r>
        <w:tab/>
      </w:r>
      <w:r>
        <w:tab/>
        <w:t xml:space="preserve">    Za točnost </w:t>
      </w:r>
      <w:proofErr w:type="spellStart"/>
      <w:r>
        <w:t>otpravka</w:t>
      </w:r>
      <w:proofErr w:type="spellEnd"/>
      <w:r>
        <w:t>-ovlašteni službenik:</w:t>
      </w:r>
    </w:p>
    <w:p w:rsidRDefault="00EE7B24" w:rsidP="00EE7B24" w:rsidR="00EE7B24">
      <w:pPr>
        <w:spacing w:after="0"/>
        <w:jc w:val="both"/>
      </w:pPr>
      <w:r>
        <w:tab/>
      </w:r>
      <w:r>
        <w:tab/>
      </w:r>
      <w:r>
        <w:tab/>
      </w:r>
      <w:r>
        <w:tab/>
      </w:r>
      <w:r>
        <w:tab/>
      </w:r>
      <w:r>
        <w:tab/>
        <w:t xml:space="preserve">         </w:t>
      </w:r>
    </w:p>
    <w:p w:rsidRDefault="00EE7B24" w:rsidP="00EE7B24" w:rsidR="00EE7B24">
      <w:pPr>
        <w:spacing w:after="0"/>
        <w:jc w:val="both"/>
      </w:pPr>
    </w:p>
    <w:p w:rsidRDefault="00EE7B24" w:rsidP="00EE7B24" w:rsidR="00EE7B24">
      <w:pPr>
        <w:spacing w:after="0"/>
        <w:jc w:val="both"/>
      </w:pPr>
    </w:p>
    <w:p w:rsidRDefault="00EE7B24" w:rsidP="00EE7B24" w:rsidR="00EE7B24">
      <w:pPr>
        <w:spacing w:after="0"/>
        <w:jc w:val="both"/>
      </w:pPr>
    </w:p>
    <w:p w:rsidRDefault="00EE7B24" w:rsidP="00EE7B24" w:rsidR="00EE7B24">
      <w:pPr>
        <w:spacing w:after="0"/>
        <w:jc w:val="both"/>
      </w:pPr>
      <w:r>
        <w:t>Pouka o pravnom lijeku:</w:t>
      </w:r>
    </w:p>
    <w:p w:rsidRDefault="00EE7B24" w:rsidP="00EE7B24" w:rsidR="00EE7B24">
      <w:pPr>
        <w:spacing w:after="0"/>
        <w:jc w:val="both"/>
        <w:rPr>
          <w:b/>
        </w:rPr>
      </w:pPr>
      <w:r>
        <w:rPr>
          <w:b/>
        </w:rPr>
        <w:tab/>
      </w:r>
      <w:r>
        <w:t>Protiv ovog rješenja podnositelji prijava imaju pravo žalbe u roku od 8 dana, a žalba se podnosi pisanim putem, ovome sudu u 4 primjerka, a o žalbi odlučuje Visoki trgovački sud Republike Hrvatske u Zagrebu.</w:t>
      </w:r>
    </w:p>
    <w:p w:rsidRDefault="00EE7B24" w:rsidP="00EE7B24" w:rsidR="00EE7B24">
      <w:pPr>
        <w:spacing w:after="0"/>
        <w:jc w:val="both"/>
        <w:rPr>
          <w:b/>
        </w:rPr>
      </w:pPr>
    </w:p>
    <w:p w:rsidRDefault="00EE7B24" w:rsidP="00EE7B24" w:rsidR="00EE7B24">
      <w:pPr>
        <w:spacing w:after="0"/>
        <w:jc w:val="both"/>
        <w:rPr>
          <w:b/>
        </w:rPr>
      </w:pPr>
    </w:p>
    <w:p w:rsidRDefault="00EE7B24" w:rsidP="00EE7B24" w:rsidR="00EE7B24">
      <w:pPr>
        <w:spacing w:after="0"/>
        <w:jc w:val="both"/>
        <w:rPr>
          <w:b/>
        </w:rPr>
      </w:pPr>
    </w:p>
    <w:p w:rsidRDefault="00EE7B24" w:rsidP="00EE7B24" w:rsidR="00EE7B24">
      <w:pPr>
        <w:spacing w:after="0"/>
        <w:jc w:val="both"/>
      </w:pPr>
      <w:r>
        <w:t>DNA:</w:t>
      </w:r>
      <w:r>
        <w:rPr>
          <w:b/>
        </w:rPr>
        <w:t xml:space="preserve"> </w:t>
      </w:r>
      <w:r>
        <w:t xml:space="preserve">1. Stečajni upravitelj Zlatko </w:t>
      </w:r>
      <w:proofErr w:type="spellStart"/>
      <w:r>
        <w:t>Kosec</w:t>
      </w:r>
      <w:proofErr w:type="spellEnd"/>
      <w:r>
        <w:t xml:space="preserve">, </w:t>
      </w:r>
      <w:proofErr w:type="spellStart"/>
      <w:r>
        <w:t>Dubovica</w:t>
      </w:r>
      <w:proofErr w:type="spellEnd"/>
      <w:r>
        <w:t xml:space="preserve"> 4, Veliki </w:t>
      </w:r>
      <w:proofErr w:type="spellStart"/>
      <w:r>
        <w:t>Bukovec</w:t>
      </w:r>
      <w:proofErr w:type="spellEnd"/>
      <w:r>
        <w:t>, 42 231 Mali Buko-</w:t>
      </w:r>
    </w:p>
    <w:p w:rsidRDefault="00EE7B24" w:rsidP="00EE7B24" w:rsidR="00EE7B24">
      <w:pPr>
        <w:spacing w:after="0"/>
        <w:jc w:val="both"/>
      </w:pPr>
      <w:r>
        <w:t xml:space="preserve">               </w:t>
      </w:r>
      <w:proofErr w:type="spellStart"/>
      <w:r>
        <w:t>vec</w:t>
      </w:r>
      <w:proofErr w:type="spellEnd"/>
      <w:r>
        <w:t>.</w:t>
      </w:r>
    </w:p>
    <w:p w:rsidRDefault="00EE7B24" w:rsidP="00EE7B24" w:rsidR="00EE7B24">
      <w:pPr>
        <w:spacing w:after="0"/>
        <w:ind w:hanging="993" w:left="993"/>
        <w:jc w:val="both"/>
      </w:pPr>
      <w:r>
        <w:t xml:space="preserve">           2. Podnositelji prijave - </w:t>
      </w:r>
      <w:proofErr w:type="spellStart"/>
      <w:r>
        <w:t>Societa</w:t>
      </w:r>
      <w:proofErr w:type="spellEnd"/>
      <w:r>
        <w:t xml:space="preserve"> </w:t>
      </w:r>
      <w:proofErr w:type="spellStart"/>
      <w:r>
        <w:t>PCeramiche</w:t>
      </w:r>
      <w:proofErr w:type="spellEnd"/>
      <w:r>
        <w:t xml:space="preserve"> </w:t>
      </w:r>
      <w:proofErr w:type="spellStart"/>
      <w:r>
        <w:t>Pregiate</w:t>
      </w:r>
      <w:proofErr w:type="spellEnd"/>
      <w:r>
        <w:t xml:space="preserve"> s.r.l, putem punomoćnika Odvjetničko društvo Kovačević, Koren i partneri iz Rijeke, Supilova 6/III</w:t>
      </w:r>
    </w:p>
    <w:p w:rsidRDefault="00EE7B24" w:rsidP="00EE7B24" w:rsidR="00EE7B24">
      <w:pPr>
        <w:spacing w:after="0"/>
        <w:ind w:firstLine="423" w:left="2409"/>
        <w:jc w:val="both"/>
      </w:pPr>
      <w:r>
        <w:t xml:space="preserve">   - Konzum d.d. Zagreb, M. </w:t>
      </w:r>
      <w:proofErr w:type="spellStart"/>
      <w:r>
        <w:t>Čavića</w:t>
      </w:r>
      <w:proofErr w:type="spellEnd"/>
      <w:r>
        <w:t xml:space="preserve"> 1a.</w:t>
      </w:r>
    </w:p>
    <w:p w:rsidRDefault="00EE7B24" w:rsidP="00EE7B24" w:rsidR="00EE7B24">
      <w:pPr>
        <w:spacing w:after="0"/>
        <w:jc w:val="both"/>
      </w:pPr>
      <w:r>
        <w:t xml:space="preserve">           3.  e oglasna ploča suda.</w:t>
      </w:r>
    </w:p>
    <w:p w:rsidRDefault="00EA1C6D" w:rsidP="00EE7B24" w:rsidR="00AE649C" w:rsidRPr="00B76F3C">
      <w:pPr>
        <w:pStyle w:val="SudSjedite"/>
      </w:pPr>
      <w:r>
        <w:tab/>
      </w:r>
    </w:p>
    <w:p w:rsidRDefault="00CB0EA4" w:rsidP="00EE7B24" w:rsidR="00CB0EA4">
      <w:pPr>
        <w:pStyle w:val="Naslovdokumenta"/>
        <w:spacing w:after="0"/>
      </w:pPr>
    </w:p>
    <w:p w:rsidRDefault="0071688E" w:rsidP="00EE7B24" w:rsidR="0071688E">
      <w:pPr>
        <w:pStyle w:val="Poetniodjeljak"/>
        <w:spacing w:after="0"/>
      </w:pPr>
    </w:p>
    <w:p w:rsidRDefault="00A21F0D" w:rsidP="00EE7B24" w:rsidR="00A21F0D">
      <w:pPr>
        <w:pStyle w:val="NormaleSPIS"/>
        <w:spacing w:after="0"/>
        <w:rPr>
          <w:noProof/>
        </w:rPr>
      </w:pPr>
    </w:p>
    <w:p w:rsidRDefault="00DA0242" w:rsidP="00EE7B24"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B24" w:rsidR="008333A9">
    <w:pPr>
      <w:pStyle w:val="Zaglavlje"/>
    </w:pPr>
    <w:r>
      <w:rPr>
        <w:rStyle w:val="PozadinaSvijetloCrvena"/>
        <w:shd w:fill="auto" w:color="auto" w:val="clear"/>
      </w:rPr>
      <w:t>Poslovni broj. 7 St-382/13-41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2BE5B6E"/>
    <w:multiLevelType w:val="hybridMultilevel"/>
    <w:tmpl w:val="A4A4A7AC"/>
    <w:lvl w:tplc="1CB6DDAC" w:ilvl="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B24"/>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40872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St-382/2013-47</izvorni_sadrzaj>
    <derivirana_varijabla naziv="DomainObject.Oznaka_1">St-382/2013-47</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2013.</izvorni_sadrzaj>
    <derivirana_varijabla naziv="DomainObject.Predmet.DatumOsnivanja_1">23.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St-382/2013</izvorni_sadrzaj>
    <derivirana_varijabla naziv="DomainObject.Predmet.OznakaBroj_1">St-382/2013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MALOPRODAJA ELIN društvo s ograničenom odgovornošću za trgovinu i usluge</izvorni_sadrzaj>
    <derivirana_varijabla naziv="DomainObject.Predmet.ProtustrankaFormated_1">  MALOPRODAJA ELIN društvo s ograničenom odgovornošću za trgovinu i usluge</derivirana_varijabla>
  </DomainObject.Predmet.ProtustrankaFormated>
  <DomainObject.Predmet.ProtustrankaFormatedOIB>
    <izvorni_sadrzaj>  MALOPRODAJA ELIN društvo s ograničenom odgovornošću za trgovinu i usluge, OIB 29559611514</izvorni_sadrzaj>
    <derivirana_varijabla naziv="DomainObject.Predmet.ProtustrankaFormatedOIB_1">  MALOPRODAJA ELIN društvo s ograničenom odgovornošću za trgovinu i usluge, OIB 29559611514</derivirana_varijabla>
  </DomainObject.Predmet.ProtustrankaFormatedOIB>
  <DomainObject.Predmet.ProtustrankaFormatedWithAdress>
    <izvorni_sadrzaj> MALOPRODAJA ELIN društvo s ograničenom odgovornošću za trgovinu i usluge, Zagrebačka ulica 82, Koprivnica</izvorni_sadrzaj>
    <derivirana_varijabla naziv="DomainObject.Predmet.ProtustrankaFormatedWithAdress_1"> MALOPRODAJA ELIN društvo s ograničenom odgovornošću za trgovinu i usluge, Zagrebačka ulica 82, Koprivnica</derivirana_varijabla>
  </DomainObject.Predmet.ProtustrankaFormatedWithAdress>
  <DomainObject.Predmet.ProtustrankaFormatedWithAdressOIB>
    <izvorni_sadrzaj> MALOPRODAJA ELIN društvo s ograničenom odgovornošću za trgovinu i usluge, OIB 29559611514, Zagrebačka ulica 82, Koprivnica</izvorni_sadrzaj>
    <derivirana_varijabla naziv="DomainObject.Predmet.ProtustrankaFormatedWithAdressOIB_1"> MALOPRODAJA ELIN društvo s ograničenom odgovornošću za trgovinu i usluge, OIB 29559611514, Zagrebačka ulica 82, Koprivnica</derivirana_varijabla>
  </DomainObject.Predmet.ProtustrankaFormatedWithAdressOIB>
  <DomainObject.Predmet.ProtustrankaWithAdress>
    <izvorni_sadrzaj>MALOPRODAJA ELIN društvo s ograničenom odgovornošću za trgovinu i usluge Zagrebačka ulica 82, Koprivnica</izvorni_sadrzaj>
    <derivirana_varijabla naziv="DomainObject.Predmet.ProtustrankaWithAdress_1">MALOPRODAJA ELIN društvo s ograničenom odgovornošću za trgovinu i usluge Zagrebačka ulica 82, Koprivnica</derivirana_varijabla>
  </DomainObject.Predmet.ProtustrankaWithAdress>
  <DomainObject.Predmet.ProtustrankaWithAdressOIB>
    <izvorni_sadrzaj>MALOPRODAJA ELIN društvo s ograničenom odgovornošću za trgovinu i usluge, OIB 29559611514, Zagrebačka ulica 82, Koprivnica</izvorni_sadrzaj>
    <derivirana_varijabla naziv="DomainObject.Predmet.ProtustrankaWithAdressOIB_1">MALOPRODAJA ELIN društvo s ograničenom odgovornošću za trgovinu i usluge, OIB 29559611514, Zagrebačka ulica 82, Koprivnica</derivirana_varijabla>
  </DomainObject.Predmet.ProtustrankaWithAdressOIB>
  <DomainObject.Predmet.ProtustrankaNazivFormated>
    <izvorni_sadrzaj>MALOPRODAJA ELIN društvo s ograničenom odgovornošću za trgovinu i usluge</izvorni_sadrzaj>
    <derivirana_varijabla naziv="DomainObject.Predmet.ProtustrankaNazivFormated_1">MALOPRODAJA ELIN društvo s ograničenom odgovornošću za trgovinu i usluge</derivirana_varijabla>
  </DomainObject.Predmet.ProtustrankaNazivFormated>
  <DomainObject.Predmet.ProtustrankaNazivFormatedOIB>
    <izvorni_sadrzaj>MALOPRODAJA ELIN društvo s ograničenom odgovornošću za trgovinu i usluge, OIB 29559611514</izvorni_sadrzaj>
    <derivirana_varijabla naziv="DomainObject.Predmet.ProtustrankaNazivFormatedOIB_1">MALOPRODAJA ELIN društvo s ograničenom odgovornošću za trgovinu i usluge, OIB 29559611514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Sudnica 223</izvorni_sadrzaj>
    <derivirana_varijabla naziv="DomainObject.Predmet.Referada.Prostorija.Oznaka_1">Sudnica 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Ul. grada Vukovara 70, 10000 Zagreb</izvorni_sadrzaj>
    <derivirana_varijabla naziv="DomainObject.Predmet.StrankaFormatedWithAdress_1"> FINANCIJSKA AGENCIJA / REGIONALNI CENTAR ZAGREB Nagodbeno vijeće, Ul. grada Vukovara 70, 10000 Zagreb</derivirana_varijabla>
  </DomainObject.Predmet.StrankaFormatedWithAdress>
  <DomainObject.Predmet.StrankaFormatedWithAdressOIB>
    <izvorni_sadrzaj> FINANCIJSKA AGENCIJA / REGIONALNI CENTAR ZAGREB Nagodbeno vijeće, Ul. grada Vukovara 70, 10000 Zagreb</izvorni_sadrzaj>
    <derivirana_varijabla naziv="DomainObject.Predmet.StrankaFormatedWithAdressOIB_1"> FINANCIJSKA AGENCIJA / REGIONALNI CENTAR ZAGREB Nagodbeno vijeće, Ul. grada Vukovara 70, 10000 Zagreb</derivirana_varijabla>
  </DomainObject.Predmet.StrankaFormatedWithAdressOIB>
  <DomainObject.Predmet.StrankaWithAdress>
    <izvorni_sadrzaj>FINANCIJSKA AGENCIJA / REGIONALNI CENTAR ZAGREB Nagodbeno vijeće Ul. grada Vukovara 70,10000 Zagreb</izvorni_sadrzaj>
    <derivirana_varijabla naziv="DomainObject.Predmet.StrankaWithAdress_1">FINANCIJSKA AGENCIJA / REGIONALNI CENTAR ZAGREB Nagodbeno vijeće Ul. grada Vukovara 70,10000 Zagreb</derivirana_varijabla>
  </DomainObject.Predmet.StrankaWithAdress>
  <DomainObject.Predmet.StrankaWithAdressOIB>
    <izvorni_sadrzaj>FINANCIJSKA AGENCIJA / REGIONALNI CENTAR ZAGREB Nagodbeno vijeće, Ul. grada Vukovara 70,10000 Zagreb</izvorni_sadrzaj>
    <derivirana_varijabla naziv="DomainObject.Predmet.StrankaWithAdressOIB_1">FINANCIJSKA AGENCIJA / REGIONALNI CENTAR ZAGREB Nagodbeno vijeće, Ul. grada Vukovara 70,10000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Ul. grada Vukovara 70, 10000 Zagreb</item>
    </izvorni_sadrzaj>
    <derivirana_varijabla naziv="DomainObject.Predmet.StrankaListFormatedWithAdress_1">
      <item>FINANCIJSKA AGENCIJA / REGIONALNI CENTAR ZAGREB Nagodbeno vijeće, Ul. grada Vukovara 70, 10000 Zagreb</item>
    </derivirana_varijabla>
  </DomainObject.Predmet.StrankaListFormatedWithAdress>
  <DomainObject.Predmet.StrankaListFormatedWithAdressOIB>
    <izvorni_sadrzaj>
      <item>FINANCIJSKA AGENCIJA / REGIONALNI CENTAR ZAGREB Nagodbeno vijeće, Ul. grada Vukovara 70, 10000 Zagreb</item>
    </izvorni_sadrzaj>
    <derivirana_varijabla naziv="DomainObject.Predmet.StrankaListFormatedWithAdressOIB_1">
      <item>FINANCIJSKA AGENCIJA / REGIONALNI CENTAR ZAGREB Nagodbeno vijeće, Ul. grada Vukovara 70,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MALOPRODAJA ELIN društvo s ograničenom odgovornošću za trgovinu i usluge</item>
    </izvorni_sadrzaj>
    <derivirana_varijabla naziv="DomainObject.Predmet.ProtuStrankaListFormated_1">
      <item>MALOPRODAJA ELIN društvo s ograničenom odgovornošću za trgovinu i usluge</item>
    </derivirana_varijabla>
  </DomainObject.Predmet.ProtuStrankaListFormated>
  <DomainObject.Predmet.ProtuStrankaListFormatedOIB>
    <izvorni_sadrzaj>
      <item>MALOPRODAJA ELIN društvo s ograničenom odgovornošću za trgovinu i usluge, OIB 29559611514</item>
    </izvorni_sadrzaj>
    <derivirana_varijabla naziv="DomainObject.Predmet.ProtuStrankaListFormatedOIB_1">
      <item>MALOPRODAJA ELIN društvo s ograničenom odgovornošću za trgovinu i usluge, OIB 29559611514</item>
    </derivirana_varijabla>
  </DomainObject.Predmet.ProtuStrankaListFormatedOIB>
  <DomainObject.Predmet.ProtuStrankaListFormatedWithAdress>
    <izvorni_sadrzaj>
      <item>MALOPRODAJA ELIN društvo s ograničenom odgovornošću za trgovinu i usluge, Zagrebačka ulica 82, Koprivnica</item>
    </izvorni_sadrzaj>
    <derivirana_varijabla naziv="DomainObject.Predmet.ProtuStrankaListFormatedWithAdress_1">
      <item>MALOPRODAJA ELIN društvo s ograničenom odgovornošću za trgovinu i usluge, Zagrebačka ulica 82, Koprivnica</item>
    </derivirana_varijabla>
  </DomainObject.Predmet.ProtuStrankaListFormatedWithAdress>
  <DomainObject.Predmet.ProtuStrankaListFormatedWithAdressOIB>
    <izvorni_sadrzaj>
      <item>MALOPRODAJA ELIN društvo s ograničenom odgovornošću za trgovinu i usluge, OIB 29559611514, Zagrebačka ulica 82, Koprivnica</item>
    </izvorni_sadrzaj>
    <derivirana_varijabla naziv="DomainObject.Predmet.ProtuStrankaListFormatedWithAdressOIB_1">
      <item>MALOPRODAJA ELIN društvo s ograničenom odgovornošću za trgovinu i usluge, OIB 29559611514, Zagrebačka ulica 82, Koprivnica</item>
    </derivirana_varijabla>
  </DomainObject.Predmet.ProtuStrankaListFormatedWithAdressOIB>
  <DomainObject.Predmet.ProtuStrankaListNazivFormated>
    <izvorni_sadrzaj>
      <item>MALOPRODAJA ELIN društvo s ograničenom odgovornošću za trgovinu i usluge</item>
    </izvorni_sadrzaj>
    <derivirana_varijabla naziv="DomainObject.Predmet.ProtuStrankaListNazivFormated_1">
      <item>MALOPRODAJA ELIN društvo s ograničenom odgovornošću za trgovinu i usluge</item>
    </derivirana_varijabla>
  </DomainObject.Predmet.ProtuStrankaListNazivFormated>
  <DomainObject.Predmet.ProtuStrankaListNazivFormatedOIB>
    <izvorni_sadrzaj>
      <item>MALOPRODAJA ELIN društvo s ograničenom odgovornošću za trgovinu i usluge, OIB 29559611514</item>
    </izvorni_sadrzaj>
    <derivirana_varijabla naziv="DomainObject.Predmet.ProtuStrankaListNazivFormatedOIB_1">
      <item>MALOPRODAJA ELIN društvo s ograničenom odgovornošću za trgovinu i usluge, OIB 29559611514</item>
    </derivirana_varijabla>
  </DomainObject.Predmet.ProtuStrankaListNazivFormatedOIB>
  <DomainObject.Predmet.OstaliListFormated>
    <izvorni_sadrzaj>
      <item>Ivana Sulimanec</item>
      <item>JOSIP SULIMANEC</item>
      <item>ŽDO VARAŽDIN, Građansko-upravni odjel</item>
      <item>MALOPRODAJA ELIN društvo s ograničenom odgovornošću za trgovinu i usluge u stečaju</item>
      <item>Odvjetničko društvo Kovačević, Koren i partneri društvo s ograničenom odgovornošću</item>
      <item>ZLATKO KOSEC</item>
      <item>RH Općinsko državno odvjetništvo u Koprivnici</item>
    </izvorni_sadrzaj>
    <derivirana_varijabla naziv="DomainObject.Predmet.OstaliListFormated_1">
      <item>Ivana Sulimanec</item>
      <item>JOSIP SULIMANEC</item>
      <item>ŽDO VARAŽDIN, Građansko-upravni odjel</item>
      <item>MALOPRODAJA ELIN društvo s ograničenom odgovornošću za trgovinu i usluge u stečaju</item>
      <item>Odvjetničko društvo Kovačević, Koren i partneri društvo s ograničenom odgovornošću</item>
      <item>ZLATKO KOSEC</item>
      <item>RH Općinsko državno odvjetništvo u Koprivnici</item>
    </derivirana_varijabla>
  </DomainObject.Predmet.OstaliListFormated>
  <DomainObject.Predmet.OstaliListFormatedOIB>
    <izvorni_sadrzaj>
      <item>Ivana Sulimanec</item>
      <item>JOSIP SULIMANEC</item>
      <item>ŽDO VARAŽDIN, Građansko-upravni odjel</item>
      <item>MALOPRODAJA ELIN društvo s ograničenom odgovornošću za trgovinu i usluge u stečaju, OIB 29559611514</item>
      <item>Odvjetničko društvo Kovačević, Koren i partneri društvo s ograničenom odgovornošću, OIB 50475527807</item>
      <item>ZLATKO KOSEC, OIB 70875793577</item>
      <item>RH Općinsko državno odvjetništvo u Koprivnici</item>
    </izvorni_sadrzaj>
    <derivirana_varijabla naziv="DomainObject.Predmet.OstaliListFormatedOIB_1">
      <item>Ivana Sulimanec</item>
      <item>JOSIP SULIMANEC</item>
      <item>ŽDO VARAŽDIN, Građansko-upravni odjel</item>
      <item>MALOPRODAJA ELIN društvo s ograničenom odgovornošću za trgovinu i usluge u stečaju, OIB 29559611514</item>
      <item>Odvjetničko društvo Kovačević, Koren i partneri društvo s ograničenom odgovornošću, OIB 50475527807</item>
      <item>ZLATKO KOSEC, OIB 70875793577</item>
      <item>RH Općinsko državno odvjetništvo u Koprivnici</item>
    </derivirana_varijabla>
  </DomainObject.Predmet.OstaliListFormatedOIB>
  <DomainObject.Predmet.OstaliListFormatedWithAdress>
    <izvorni_sadrzaj>
      <item>Ivana Sulimanec</item>
      <item>JOSIP SULIMANEC</item>
      <item>ŽDO VARAŽDIN, Građansko-upravni odjel</item>
      <item>MALOPRODAJA ELIN društvo s ograničenom odgovornošću za trgovinu i usluge u stečaju, Zagrebačka ulica 82, 48000 Koprivnica</item>
      <item>Odvjetničko društvo Kovačević, Koren i partneri društvo s ograničenom odgovornošću, Frana Supila 6/III, 51000 Rijeka</item>
      <item>ZLATKO KOSEC</item>
      <item>RH Općinsko državno odvjetništvo u Koprivnici</item>
    </izvorni_sadrzaj>
    <derivirana_varijabla naziv="DomainObject.Predmet.OstaliListFormatedWithAdress_1">
      <item>Ivana Sulimanec</item>
      <item>JOSIP SULIMANEC</item>
      <item>ŽDO VARAŽDIN, Građansko-upravni odjel</item>
      <item>MALOPRODAJA ELIN društvo s ograničenom odgovornošću za trgovinu i usluge u stečaju, Zagrebačka ulica 82, 48000 Koprivnica</item>
      <item>Odvjetničko društvo Kovačević, Koren i partneri društvo s ograničenom odgovornošću, Frana Supila 6/III, 51000 Rijeka</item>
      <item>ZLATKO KOSEC</item>
      <item>RH Općinsko državno odvjetništvo u Koprivnici</item>
    </derivirana_varijabla>
  </DomainObject.Predmet.OstaliListFormatedWithAdress>
  <DomainObject.Predmet.OstaliListFormatedWithAdressOIB>
    <izvorni_sadrzaj>
      <item>Ivana Sulimanec</item>
      <item>JOSIP SULIMANEC</item>
      <item>ŽDO VARAŽDIN, Građansko-upravni odjel</item>
      <item>MALOPRODAJA ELIN društvo s ograničenom odgovornošću za trgovinu i usluge u stečaju, OIB 29559611514, Zagrebačka ulica 82, 48000 Koprivnica</item>
      <item>Odvjetničko društvo Kovačević, Koren i partneri društvo s ograničenom odgovornošću, OIB 50475527807, Frana Supila 6/III, 51000 Rijeka</item>
      <item>ZLATKO KOSEC, OIB 70875793577</item>
      <item>RH Općinsko državno odvjetništvo u Koprivnici</item>
    </izvorni_sadrzaj>
    <derivirana_varijabla naziv="DomainObject.Predmet.OstaliListFormatedWithAdressOIB_1">
      <item>Ivana Sulimanec</item>
      <item>JOSIP SULIMANEC</item>
      <item>ŽDO VARAŽDIN, Građansko-upravni odjel</item>
      <item>MALOPRODAJA ELIN društvo s ograničenom odgovornošću za trgovinu i usluge u stečaju, OIB 29559611514, Zagrebačka ulica 82, 48000 Koprivnica</item>
      <item>Odvjetničko društvo Kovačević, Koren i partneri društvo s ograničenom odgovornošću, OIB 50475527807, Frana Supila 6/III, 51000 Rijeka</item>
      <item>ZLATKO KOSEC, OIB 70875793577</item>
      <item>RH Općinsko državno odvjetništvo u Koprivnici</item>
    </derivirana_varijabla>
  </DomainObject.Predmet.OstaliListFormatedWithAdressOIB>
  <DomainObject.Predmet.OstaliListNazivFormated>
    <izvorni_sadrzaj>
      <item>Ivana Sulimanec</item>
      <item>JOSIP SULIMANEC</item>
      <item>ŽDO VARAŽDIN, Građansko-upravni odjel</item>
      <item>MALOPRODAJA ELIN društvo s ograničenom odgovornošću za trgovinu i usluge u stečaju</item>
      <item>Odvjetničko društvo Kovačević, Koren i partneri društvo s ograničenom odgovornošću</item>
      <item>ZLATKO KOSEC</item>
      <item>RH Općinsko državno odvjetništvo u Koprivnici</item>
    </izvorni_sadrzaj>
    <derivirana_varijabla naziv="DomainObject.Predmet.OstaliListNazivFormated_1">
      <item>Ivana Sulimanec</item>
      <item>JOSIP SULIMANEC</item>
      <item>ŽDO VARAŽDIN, Građansko-upravni odjel</item>
      <item>MALOPRODAJA ELIN društvo s ograničenom odgovornošću za trgovinu i usluge u stečaju</item>
      <item>Odvjetničko društvo Kovačević, Koren i partneri društvo s ograničenom odgovornošću</item>
      <item>ZLATKO KOSEC</item>
      <item>RH Općinsko državno odvjetništvo u Koprivnici</item>
    </derivirana_varijabla>
  </DomainObject.Predmet.OstaliListNazivFormated>
  <DomainObject.Predmet.OstaliListNazivFormatedOIB>
    <izvorni_sadrzaj>
      <item>Ivana Sulimanec</item>
      <item>JOSIP SULIMANEC</item>
      <item>ŽDO VARAŽDIN, Građansko-upravni odjel</item>
      <item>MALOPRODAJA ELIN društvo s ograničenom odgovornošću za trgovinu i usluge u stečaju, OIB 29559611514</item>
      <item>Odvjetničko društvo Kovačević, Koren i partneri društvo s ograničenom odgovornošću, OIB 50475527807</item>
      <item>ZLATKO KOSEC, OIB 70875793577</item>
      <item>RH Općinsko državno odvjetništvo u Koprivnici</item>
    </izvorni_sadrzaj>
    <derivirana_varijabla naziv="DomainObject.Predmet.OstaliListNazivFormatedOIB_1">
      <item>Ivana Sulimanec</item>
      <item>JOSIP SULIMANEC</item>
      <item>ŽDO VARAŽDIN, Građansko-upravni odjel</item>
      <item>MALOPRODAJA ELIN društvo s ograničenom odgovornošću za trgovinu i usluge u stečaju, OIB 29559611514</item>
      <item>Odvjetničko društvo Kovačević, Koren i partneri društvo s ograničenom odgovornošću, OIB 50475527807</item>
      <item>ZLATKO KOSEC, OIB 70875793577</item>
      <item>RH Općinsko državno odvjetništvo u Koprivnici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St-382/2013-47</izvorni_sadrzaj>
    <derivirana_varijabla naziv="DomainObject.PoslovniBrojDokumenta_1">St-382/2013-47</derivirana_varijabla>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MALOPRODAJA ELIN društvo s ograničenom odgovornošću za trgovinu i usluge</izvorni_sadrzaj>
    <derivirana_varijabla naziv="DomainObject.Predmet.ProtustrankaIDrugi_1">MALOPRODAJA ELIN društvo s ograničenom odgovornošću za trgovinu i usluge</derivirana_varijabla>
  </DomainObject.Predmet.ProtustrankaIDrugi>
  <DomainObject.Predmet.StrankaIDrugiAdressOIB>
    <izvorni_sadrzaj>FINANCIJSKA AGENCIJA / REGIONALNI CENTAR ZAGREB Nagodbeno vijeće, Ul. grada Vukovara 70, 10000 Zagreb</izvorni_sadrzaj>
    <derivirana_varijabla naziv="DomainObject.Predmet.StrankaIDrugiAdressOIB_1">FINANCIJSKA AGENCIJA / REGIONALNI CENTAR ZAGREB Nagodbeno vijeće, Ul. grada Vukovara 70, 10000 Zagreb</derivirana_varijabla>
  </DomainObject.Predmet.StrankaIDrugiAdressOIB>
  <DomainObject.Predmet.ProtustrankaIDrugiAdressOIB>
    <izvorni_sadrzaj>MALOPRODAJA ELIN društvo s ograničenom odgovornošću za trgovinu i usluge, OIB 29559611514, Zagrebačka ulica 82, Koprivnica</izvorni_sadrzaj>
    <derivirana_varijabla naziv="DomainObject.Predmet.ProtustrankaIDrugiAdressOIB_1">MALOPRODAJA ELIN društvo s ograničenom odgovornošću za trgovinu i usluge, OIB 29559611514, Zagrebačka ulica 82,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MALOPRODAJA ELIN društvo s ograničenom odgovornošću za trgovinu i usluge</item>
      <item>FINANCIJSKA AGENCIJA / REGIONALNI CENTAR ZAGREB Nagodbeno vijeće</item>
      <item>Ivana Sulimanec</item>
      <item>JOSIP SULIMANEC</item>
      <item>ŽDO VARAŽDIN, Građansko-upravni odjel</item>
      <item>MALOPRODAJA ELIN društvo s ograničenom odgovornošću za trgovinu i usluge u stečaju</item>
      <item>Odvjetničko društvo Kovačević, Koren i partneri društvo s ograničenom odgovornošću</item>
      <item>ZLATKO KOSEC</item>
      <item>RH Općinsko državno odvjetništvo u Koprivnici</item>
    </izvorni_sadrzaj>
    <derivirana_varijabla naziv="DomainObject.Predmet.SudioniciListNaziv_1">
      <item>MALOPRODAJA ELIN društvo s ograničenom odgovornošću za trgovinu i usluge</item>
      <item>FINANCIJSKA AGENCIJA / REGIONALNI CENTAR ZAGREB Nagodbeno vijeće</item>
      <item>Ivana Sulimanec</item>
      <item>JOSIP SULIMANEC</item>
      <item>ŽDO VARAŽDIN, Građansko-upravni odjel</item>
      <item>MALOPRODAJA ELIN društvo s ograničenom odgovornošću za trgovinu i usluge u stečaju</item>
      <item>Odvjetničko društvo Kovačević, Koren i partneri društvo s ograničenom odgovornošću</item>
      <item>ZLATKO KOSEC</item>
      <item>RH Općinsko državno odvjetništvo u Koprivnici</item>
    </derivirana_varijabla>
  </DomainObject.Predmet.SudioniciListNaziv>
  <DomainObject.Predmet.SudioniciListAdressOIB>
    <izvorni_sadrzaj>
      <item>MALOPRODAJA ELIN društvo s ograničenom odgovornošću za trgovinu i usluge, OIB 29559611514, Zagrebačka ulica 82,Koprivnica</item>
      <item>FINANCIJSKA AGENCIJA / REGIONALNI CENTAR ZAGREB Nagodbeno vijeće, Ul. grada Vukovara 70,10000 Zagreb</item>
      <item>Ivana Sulimanec</item>
      <item>JOSIP SULIMANEC</item>
      <item>ŽDO VARAŽDIN, Građansko-upravni odjel</item>
      <item>MALOPRODAJA ELIN društvo s ograničenom odgovornošću za trgovinu i usluge u stečaju, OIB 29559611514, Zagrebačka ulica 82,48000 Koprivnica</item>
      <item>Odvjetničko društvo Kovačević, Koren i partneri društvo s ograničenom odgovornošću, OIB 50475527807, Frana Supila 6/III,51000 Rijeka</item>
      <item>ZLATKO KOSEC, OIB 70875793577</item>
      <item>RH Općinsko državno odvjetništvo u Koprivnici</item>
    </izvorni_sadrzaj>
    <derivirana_varijabla naziv="DomainObject.Predmet.SudioniciListAdressOIB_1">
      <item>MALOPRODAJA ELIN društvo s ograničenom odgovornošću za trgovinu i usluge, OIB 29559611514, Zagrebačka ulica 82,Koprivnica</item>
      <item>FINANCIJSKA AGENCIJA / REGIONALNI CENTAR ZAGREB Nagodbeno vijeće, Ul. grada Vukovara 70,10000 Zagreb</item>
      <item>Ivana Sulimanec</item>
      <item>JOSIP SULIMANEC</item>
      <item>ŽDO VARAŽDIN, Građansko-upravni odjel</item>
      <item>MALOPRODAJA ELIN društvo s ograničenom odgovornošću za trgovinu i usluge u stečaju, OIB 29559611514, Zagrebačka ulica 82,48000 Koprivnica</item>
      <item>Odvjetničko društvo Kovačević, Koren i partneri društvo s ograničenom odgovornošću, OIB 50475527807, Frana Supila 6/III,51000 Rijeka</item>
      <item>ZLATKO KOSEC, OIB 70875793577</item>
      <item>RH Općinsko državno odvjetništvo u Koprivnici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A1742F-71EC-4377-BB02-C621A6B4C5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348</properties:Words>
  <properties:Characters>1915</properties:Characters>
  <properties:Lines>66</properties:Lines>
  <properties:Paragraphs>26</properties:Paragraphs>
  <properties:TotalTime>46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2015-11-02T12:19:00Z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St-382/2013-47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