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a003" w14:paraId="8a6a00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E77B4" w:rsidRPr="00CE0374">
        <w:rPr>
          <w:sz w:val="24"/>
          <w:szCs w:val="24"/>
        </w:rPr>
        <w:t>DRUŠTVO OBOLJELIH OD MIASTENIJE GRAVIS</w:t>
      </w:r>
      <w:r w:rsidR="00762739">
        <w:rPr>
          <w:sz w:val="24"/>
          <w:szCs w:val="24"/>
        </w:rPr>
        <w:t>,</w:t>
      </w:r>
      <w:r w:rsidR="00EE77B4" w:rsidRPr="00CE0374">
        <w:rPr>
          <w:sz w:val="24"/>
          <w:szCs w:val="24"/>
        </w:rPr>
        <w:t xml:space="preserve"> Martina Kontuša 31, Rijeka, </w:t>
      </w:r>
      <w:r w:rsidR="00EE77B4" w:rsidRPr="00CE0374">
        <w:rPr>
          <w:sz w:val="24"/>
          <w:szCs w:val="24"/>
          <w:lang w:eastAsia="en-US"/>
        </w:rPr>
        <w:t xml:space="preserve">  ( OIB 24386985603 )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762739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EE77B4">
        <w:rPr>
          <w:color w:val="000000"/>
          <w:sz w:val="24"/>
          <w:szCs w:val="24"/>
        </w:rPr>
        <w:t>7.842,68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62739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EE77B4">
        <w:rPr>
          <w:color w:val="000000"/>
          <w:sz w:val="24"/>
          <w:szCs w:val="24"/>
        </w:rPr>
        <w:t>83</w:t>
      </w:r>
      <w:r w:rsidR="003856C3">
        <w:rPr>
          <w:color w:val="000000"/>
          <w:sz w:val="24"/>
          <w:szCs w:val="24"/>
        </w:rPr>
        <w:t>/1</w:t>
      </w:r>
      <w:r w:rsidR="00762739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EE77B4">
        <w:rPr>
          <w:color w:val="000000"/>
          <w:sz w:val="24"/>
          <w:szCs w:val="24"/>
        </w:rPr>
        <w:t>83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A2F" w:rsidP="00FF2B80" w:rsidR="00164A2F">
      <w:pPr>
        <w:spacing w:lineRule="auto" w:line="240" w:after="0"/>
      </w:pPr>
      <w:r>
        <w:separator/>
      </w:r>
    </w:p>
  </w:endnote>
  <w:endnote w:id="0" w:type="continuationSeparator">
    <w:p w:rsidRDefault="00164A2F" w:rsidP="00FF2B80" w:rsidR="00164A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A2F" w:rsidP="00FF2B80" w:rsidR="00164A2F">
      <w:pPr>
        <w:spacing w:lineRule="auto" w:line="240" w:after="0"/>
      </w:pPr>
      <w:r>
        <w:separator/>
      </w:r>
    </w:p>
  </w:footnote>
  <w:footnote w:id="0" w:type="continuationSeparator">
    <w:p w:rsidRDefault="00164A2F" w:rsidP="00FF2B80" w:rsidR="00164A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</w:t>
    </w:r>
    <w:r w:rsidR="00EE77B4">
      <w:rPr>
        <w:sz w:val="24"/>
        <w:szCs w:val="24"/>
      </w:rPr>
      <w:t>83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164A2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088D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4A2F"/>
    <w:rsid w:val="00165CBF"/>
    <w:rsid w:val="00165D5D"/>
    <w:rsid w:val="0017757D"/>
    <w:rsid w:val="0018187D"/>
    <w:rsid w:val="00184D15"/>
    <w:rsid w:val="001A3889"/>
    <w:rsid w:val="001C0D59"/>
    <w:rsid w:val="001C5335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6273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11"/>
    <w:rsid w:val="009623EA"/>
    <w:rsid w:val="009636E2"/>
    <w:rsid w:val="00963728"/>
    <w:rsid w:val="0096444B"/>
    <w:rsid w:val="0097278B"/>
    <w:rsid w:val="0097404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522E5"/>
    <w:rsid w:val="00B5648F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B27D6"/>
    <w:rsid w:val="00EC556A"/>
    <w:rsid w:val="00ED1766"/>
    <w:rsid w:val="00EE1193"/>
    <w:rsid w:val="00EE20BB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3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3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OBOLJELIH OD MIASTENIJE GRAVIS  Rijeka</izvorni_sadrzaj>
    <derivirana_varijabla naziv="DomainObject.Predmet.ProtustrankaFormated_1">  DRUŠTVO OBOLJELIH OD MIASTENIJE GRAVIS  Rijeka</derivirana_varijabla>
  </DomainObject.Predmet.ProtustrankaFormated>
  <DomainObject.Predmet.ProtustrankaFormatedOIB>
    <izvorni_sadrzaj>  DRUŠTVO OBOLJELIH OD MIASTENIJE GRAVIS  Rijeka, OIB 24386985603</izvorni_sadrzaj>
    <derivirana_varijabla naziv="DomainObject.Predmet.ProtustrankaFormatedOIB_1">  DRUŠTVO OBOLJELIH OD MIASTENIJE GRAVIS  Rijeka, OIB 24386985603</derivirana_varijabla>
  </DomainObject.Predmet.ProtustrankaFormatedOIB>
  <DomainObject.Predmet.ProtustrankaFormatedWithAdress>
    <izvorni_sadrzaj> DRUŠTVO OBOLJELIH OD MIASTENIJE GRAVIS  Rijeka, Martina Kontuša 31, 51000 Rijeka</izvorni_sadrzaj>
    <derivirana_varijabla naziv="DomainObject.Predmet.ProtustrankaFormatedWithAdress_1"> DRUŠTVO OBOLJELIH OD MIASTENIJE GRAVIS  Rijeka, Martina Kontuša 31, 51000 Rijeka</derivirana_varijabla>
  </DomainObject.Predmet.ProtustrankaFormatedWithAdress>
  <DomainObject.Predmet.ProtustrankaFormatedWithAdressOIB>
    <izvorni_sadrzaj> DRUŠTVO OBOLJELIH OD MIASTENIJE GRAVIS  Rijeka, OIB 24386985603, Martina Kontuša 31, 51000 Rijeka</izvorni_sadrzaj>
    <derivirana_varijabla naziv="DomainObject.Predmet.ProtustrankaFormatedWithAdressOIB_1"> DRUŠTVO OBOLJELIH OD MIASTENIJE GRAVIS  Rijeka, OIB 24386985603, Martina Kontuša 31, 51000 Rijeka</derivirana_varijabla>
  </DomainObject.Predmet.ProtustrankaFormatedWithAdressOIB>
  <DomainObject.Predmet.ProtustrankaWithAdress>
    <izvorni_sadrzaj>DRUŠTVO OBOLJELIH OD MIASTENIJE GRAVIS  Rijeka Martina Kontuša 31, 51000 Rijeka</izvorni_sadrzaj>
    <derivirana_varijabla naziv="DomainObject.Predmet.ProtustrankaWithAdress_1">DRUŠTVO OBOLJELIH OD MIASTENIJE GRAVIS  Rijeka Martina Kontuša 31, 51000 Rijeka</derivirana_varijabla>
  </DomainObject.Predmet.ProtustrankaWithAdress>
  <DomainObject.Predmet.ProtustrankaWithAdressOIB>
    <izvorni_sadrzaj>DRUŠTVO OBOLJELIH OD MIASTENIJE GRAVIS  Rijeka, OIB 24386985603, Martina Kontuša 31, 51000 Rijeka</izvorni_sadrzaj>
    <derivirana_varijabla naziv="DomainObject.Predmet.ProtustrankaWithAdressOIB_1">DRUŠTVO OBOLJELIH OD MIASTENIJE GRAVIS  Rijeka, OIB 24386985603, Martina Kontuša 31, 51000 Rijeka</derivirana_varijabla>
  </DomainObject.Predmet.ProtustrankaWithAdressOIB>
  <DomainObject.Predmet.ProtustrankaNazivFormated>
    <izvorni_sadrzaj>DRUŠTVO OBOLJELIH OD MIASTENIJE GRAVIS  Rijeka</izvorni_sadrzaj>
    <derivirana_varijabla naziv="DomainObject.Predmet.ProtustrankaNazivFormated_1">DRUŠTVO OBOLJELIH OD MIASTENIJE GRAVIS  Rijeka</derivirana_varijabla>
  </DomainObject.Predmet.ProtustrankaNazivFormated>
  <DomainObject.Predmet.ProtustrankaNazivFormatedOIB>
    <izvorni_sadrzaj>DRUŠTVO OBOLJELIH OD MIASTENIJE GRAVIS  Rijeka, OIB 24386985603</izvorni_sadrzaj>
    <derivirana_varijabla naziv="DomainObject.Predmet.ProtustrankaNazivFormatedOIB_1">DRUŠTVO OBOLJELIH OD MIASTENIJE GRAVIS  Rijeka, OIB 24386985603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DRUŠTVO OBOLJELIH OD MIASTENIJE GRAVIS  Rijeka</item>
    </izvorni_sadrzaj>
    <derivirana_varijabla naziv="DomainObject.Predmet.ProtuStrankaListFormated_1">
      <item>DRUŠTVO OBOLJELIH OD MIASTENIJE GRAVIS  Rijeka</item>
    </derivirana_varijabla>
  </DomainObject.Predmet.ProtuStrankaListFormated>
  <DomainObject.Predmet.ProtuStrankaListFormatedOIB>
    <izvorni_sadrzaj>
      <item>DRUŠTVO OBOLJELIH OD MIASTENIJE GRAVIS  Rijeka, OIB 24386985603</item>
    </izvorni_sadrzaj>
    <derivirana_varijabla naziv="DomainObject.Predmet.ProtuStrankaListFormatedOIB_1">
      <item>DRUŠTVO OBOLJELIH OD MIASTENIJE GRAVIS  Rijeka, OIB 24386985603</item>
    </derivirana_varijabla>
  </DomainObject.Predmet.ProtuStrankaListFormatedOIB>
  <DomainObject.Predmet.ProtuStrankaListFormatedWithAdress>
    <izvorni_sadrzaj>
      <item>DRUŠTVO OBOLJELIH OD MIASTENIJE GRAVIS  Rijeka, Martina Kontuša 31, 51000 Rijeka</item>
    </izvorni_sadrzaj>
    <derivirana_varijabla naziv="DomainObject.Predmet.ProtuStrankaListFormatedWithAdress_1">
      <item>DRUŠTVO OBOLJELIH OD MIASTENIJE GRAVIS  Rijeka, Martina Kontuša 31, 51000 Rijeka</item>
    </derivirana_varijabla>
  </DomainObject.Predmet.ProtuStrankaListFormatedWithAdress>
  <DomainObject.Predmet.ProtuStrankaListFormatedWithAdressOIB>
    <izvorni_sadrzaj>
      <item>DRUŠTVO OBOLJELIH OD MIASTENIJE GRAVIS  Rijeka, OIB 24386985603, Martina Kontuša 31, 51000 Rijeka</item>
    </izvorni_sadrzaj>
    <derivirana_varijabla naziv="DomainObject.Predmet.ProtuStrankaListFormatedWithAdressOIB_1">
      <item>DRUŠTVO OBOLJELIH OD MIASTENIJE GRAVIS  Rijeka, OIB 24386985603, Martina Kontuša 31, 51000 Rijeka</item>
    </derivirana_varijabla>
  </DomainObject.Predmet.ProtuStrankaListFormatedWithAdressOIB>
  <DomainObject.Predmet.ProtuStrankaListNazivFormated>
    <izvorni_sadrzaj>
      <item>DRUŠTVO OBOLJELIH OD MIASTENIJE GRAVIS  Rijeka</item>
    </izvorni_sadrzaj>
    <derivirana_varijabla naziv="DomainObject.Predmet.ProtuStrankaListNazivFormated_1">
      <item>DRUŠTVO OBOLJELIH OD MIASTENIJE GRAVIS  Rijeka</item>
    </derivirana_varijabla>
  </DomainObject.Predmet.ProtuStrankaListNazivFormated>
  <DomainObject.Predmet.ProtuStrankaListNazivFormatedOIB>
    <izvorni_sadrzaj>
      <item>DRUŠTVO OBOLJELIH OD MIASTENIJE GRAVIS  Rijeka, OIB 24386985603</item>
    </izvorni_sadrzaj>
    <derivirana_varijabla naziv="DomainObject.Predmet.ProtuStrankaListNazivFormatedOIB_1">
      <item>DRUŠTVO OBOLJELIH OD MIASTENIJE GRAVIS  Rijeka, OIB 24386985603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DRUŠTVO OBOLJELIH OD MIASTENIJE GRAVIS  Rijeka</izvorni_sadrzaj>
    <derivirana_varijabla naziv="DomainObject.Predmet.ProtustrankaIDrugi_1">DRUŠTVO OBOLJELIH OD MIASTENIJE GRAVIS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DRUŠTVO OBOLJELIH OD MIASTENIJE GRAVIS  Rijeka, OIB 24386985603, Martina Kontuša 31, 51000 Rijeka</izvorni_sadrzaj>
    <derivirana_varijabla naziv="DomainObject.Predmet.ProtustrankaIDrugiAdressOIB_1">DRUŠTVO OBOLJELIH OD MIASTENIJE GRAVIS  Rijeka, OIB 24386985603, Martina Kontuša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DRUŠTVO OBOLJELIH OD MIASTENIJE GRAVIS  Rijeka</item>
    </izvorni_sadrzaj>
    <derivirana_varijabla naziv="DomainObject.Predmet.SudioniciListNaziv_1">
      <item>FINA Rijeka</item>
      <item>DRUŠTVO OBOLJELIH OD MIASTENIJE GRAVIS  Rijeka</item>
    </derivirana_varijabla>
  </DomainObject.Predmet.SudioniciListNaziv>
  <DomainObject.Predmet.SudioniciListAdressOIB>
    <izvorni_sadrzaj>
      <item>FINA Rijeka, OIB 85821130368, Frana Kurelca 8,51000 Rijeka</item>
      <item>DRUŠTVO OBOLJELIH OD MIASTENIJE GRAVIS  Rijeka, OIB 24386985603, Martina Kontuša 31,51000 Rijeka</item>
    </izvorni_sadrzaj>
    <derivirana_varijabla naziv="DomainObject.Predmet.SudioniciListAdressOIB_1">
      <item>FINA Rijeka, OIB 85821130368, Frana Kurelca 8,51000 Rijeka</item>
      <item>DRUŠTVO OBOLJELIH OD MIASTENIJE GRAVIS  Rijeka, OIB 24386985603, Martina Kontuša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24386985603</item>
    </izvorni_sadrzaj>
    <derivirana_varijabla naziv="DomainObject.Predmet.SudioniciListNazivOIB_1">
      <item>, OIB 85821130368</item>
      <item>, OIB 24386985603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FD140-0279-402A-AB1D-DEDB41BDA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1254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2016-02-01T10:11:00Z</dcterms:created>
  <dc:creator>Vera Jelenović</dc:creator>
  <cp:lastModifiedBy>Sonja Krapić</cp:lastModifiedBy>
  <dcterms:modified xmlns:xsi="http://www.w3.org/2001/XMLSchema-instance" xsi:type="dcterms:W3CDTF">2016-02-01T10:13:00Z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