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7db9" w14:paraId="f9e7db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2955C1" w:rsidR="00720C62" w:rsidRPr="00974EE9">
            <w:pPr>
              <w:pStyle w:val="VSVerzija"/>
              <w:jc w:val="right"/>
            </w:pPr>
            <w:r>
              <w:t>Poslovni broj: 14 St-1896/18-3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A84EB1">
        <w:t>AUTO ALTERNATOR j.d.o.o.</w:t>
      </w:r>
      <w:r w:rsidR="00A471F1">
        <w:t xml:space="preserve"> za usluge, Zagreb, </w:t>
      </w:r>
      <w:r w:rsidR="00013A56">
        <w:t>Brazilska ulica 6</w:t>
      </w:r>
      <w:r w:rsidR="00D70554" w:rsidRPr="002236A1">
        <w:t>, MBS 08</w:t>
      </w:r>
      <w:r w:rsidR="00013A56">
        <w:t>1</w:t>
      </w:r>
      <w:r w:rsidR="00E303F7">
        <w:t>0</w:t>
      </w:r>
      <w:r w:rsidR="00013A56">
        <w:t>62671</w:t>
      </w:r>
      <w:r w:rsidR="00D70554" w:rsidRPr="002236A1">
        <w:t xml:space="preserve">, OIB </w:t>
      </w:r>
      <w:r w:rsidR="00013A56">
        <w:t>17228306376</w:t>
      </w:r>
      <w:r w:rsidR="00D70554">
        <w:t xml:space="preserve">, </w:t>
      </w:r>
      <w:r w:rsidR="00D70554" w:rsidRPr="0041082E">
        <w:t xml:space="preserve">dana </w:t>
      </w:r>
      <w:r w:rsidR="00013A56">
        <w:t>11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013A56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013A56" w:rsidRPr="00013A56">
        <w:t>AUTO ALTERNATOR j.d.o.o. za usluge, Zagreb, Brazilska ulica 6, MBS 081062671, OIB 17228306376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12355">
        <w:t>Zdenko Bešlić</w:t>
      </w:r>
      <w:r w:rsidR="00DD4639">
        <w:t>, Slavonski Brod,</w:t>
      </w:r>
      <w:r w:rsidR="00511550">
        <w:t xml:space="preserve"> </w:t>
      </w:r>
      <w:r w:rsidR="00712355">
        <w:t>P. Krešimira IV br. 4</w:t>
      </w:r>
      <w:r w:rsidRPr="00275D0E">
        <w:t xml:space="preserve">, OIB </w:t>
      </w:r>
      <w:r w:rsidR="00712355">
        <w:t>40568270984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F149FD">
        <w:t>8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F149FD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F149FD" w:rsidRPr="00F149FD">
        <w:t>AUTO ALTERNATOR j.d.o.o. za usluge, Zagreb, Brazilska ulica 6, MBS 081062671, OIB 17228306376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</w:t>
      </w:r>
      <w:r w:rsidR="00F149FD">
        <w:t>4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F149FD">
        <w:t>9</w:t>
      </w:r>
      <w:r w:rsidR="006410C4">
        <w:t>,</w:t>
      </w:r>
      <w:r w:rsidR="009B1EB1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F149FD">
        <w:t>26</w:t>
      </w:r>
      <w:r>
        <w:t>.0</w:t>
      </w:r>
      <w:r w:rsidR="00F149FD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D40EF0">
        <w:t>6</w:t>
      </w:r>
      <w:r w:rsidR="006E52BD">
        <w:t xml:space="preserve">75 </w:t>
      </w:r>
      <w:r>
        <w:t xml:space="preserve">od </w:t>
      </w:r>
      <w:r w:rsidR="006E52BD">
        <w:t>21</w:t>
      </w:r>
      <w:r>
        <w:t>.0</w:t>
      </w:r>
      <w:r w:rsidR="006E52BD">
        <w:t>6</w:t>
      </w:r>
      <w:r>
        <w:t xml:space="preserve">.2018. godine, za otvaranje stečajnog postupka nad dužnikom </w:t>
      </w:r>
      <w:r w:rsidR="006E52BD" w:rsidRPr="006E52BD">
        <w:t>AUTO ALTERNATOR j.d.o.o. za usluge, Zagreb, Brazilska ulica 6, MBS 081062671, OIB 17228306376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D40EF0">
        <w:t>2</w:t>
      </w:r>
      <w:r w:rsidR="006E52BD">
        <w:t>0</w:t>
      </w:r>
      <w:r>
        <w:t>.0</w:t>
      </w:r>
      <w:r w:rsidR="006E52BD">
        <w:t>6</w:t>
      </w:r>
      <w:r>
        <w:t xml:space="preserve">.2018. dužnik u Očevidniku redoslijeda osnova za plaćanje ima evidentirane neizvršene osnove za plaćanje u neprekinutom razdoblju od </w:t>
      </w:r>
      <w:r w:rsidR="006E52BD">
        <w:t>458</w:t>
      </w:r>
      <w:r>
        <w:t xml:space="preserve"> dana, u ukupnom iznosu od </w:t>
      </w:r>
      <w:r w:rsidR="006E52BD">
        <w:t>60.689,07</w:t>
      </w:r>
      <w:r>
        <w:t xml:space="preserve"> kn, u koji iznos je uračunata kamata i naknada FINE za provedbe ovrhe na novčanim sredstvima dužnika. Navodi da dužnik ima </w:t>
      </w:r>
      <w:r w:rsidR="00985B24">
        <w:t>1</w:t>
      </w:r>
      <w:r>
        <w:t xml:space="preserve"> zaposlen</w:t>
      </w:r>
      <w:r w:rsidR="00985B2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D0275B">
        <w:t>2</w:t>
      </w:r>
      <w:r w:rsidR="00FB251D">
        <w:t>0</w:t>
      </w:r>
      <w:r w:rsidR="00955070" w:rsidRPr="00955070">
        <w:t>.0</w:t>
      </w:r>
      <w:r w:rsidR="00FB251D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D0275B">
        <w:t>ne</w:t>
      </w:r>
      <w:r>
        <w:t xml:space="preserve">ma zaplijenjena novčana sredstva na dan </w:t>
      </w:r>
      <w:r w:rsidR="00D0275B">
        <w:t>2</w:t>
      </w:r>
      <w:r w:rsidR="00FB251D">
        <w:t>0</w:t>
      </w:r>
      <w:r w:rsidR="00955070" w:rsidRPr="00955070">
        <w:t>.0</w:t>
      </w:r>
      <w:r w:rsidR="00FB251D">
        <w:t>6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11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914FBB">
        <w:t>i</w:t>
      </w:r>
      <w:r>
        <w:t xml:space="preserve"> stečajn</w:t>
      </w:r>
      <w:r w:rsidR="00914FBB">
        <w:t>i</w:t>
      </w:r>
      <w:r>
        <w:t xml:space="preserve"> upravitelj </w:t>
      </w:r>
      <w:r w:rsidR="00914FBB">
        <w:t>Zdenko Bešlić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914FBB">
        <w:t>Katica Kalamir, Zaprešić, Jure Petrekovića 8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79CE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St-1896/18-3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679C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B251D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9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St-1896/2018</izvorni_sadrzaj>
    <derivirana_varijabla naziv="DomainObject.Predmet.OznakaBroj_1">St-1896/2018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ALTERNATOR j.d.o.o. za usluge</izvorni_sadrzaj>
    <derivirana_varijabla naziv="DomainObject.Predmet.ProtustrankaFormated_1">  AUTO ALTERNATOR j.d.o.o. za usluge</derivirana_varijabla>
  </DomainObject.Predmet.ProtustrankaFormated>
  <DomainObject.Predmet.ProtustrankaFormatedOIB>
    <izvorni_sadrzaj>  AUTO ALTERNATOR j.d.o.o. za usluge, OIB 17228306376</izvorni_sadrzaj>
    <derivirana_varijabla naziv="DomainObject.Predmet.ProtustrankaFormatedOIB_1">  AUTO ALTERNATOR j.d.o.o. za usluge, OIB 17228306376</derivirana_varijabla>
  </DomainObject.Predmet.ProtustrankaFormatedOIB>
  <DomainObject.Predmet.ProtustrankaFormatedWithAdress>
    <izvorni_sadrzaj> AUTO ALTERNATOR j.d.o.o. za usluge, Brazilska ulica 6, 10000 Zagreb</izvorni_sadrzaj>
    <derivirana_varijabla naziv="DomainObject.Predmet.ProtustrankaFormatedWithAdress_1"> AUTO ALTERNATOR j.d.o.o. za usluge, Brazilska ulica 6, 10000 Zagreb</derivirana_varijabla>
  </DomainObject.Predmet.ProtustrankaFormatedWithAdress>
  <DomainObject.Predmet.ProtustrankaFormatedWithAdressOIB>
    <izvorni_sadrzaj> AUTO ALTERNATOR j.d.o.o. za usluge, OIB 17228306376, Brazilska ulica 6, 10000 Zagreb</izvorni_sadrzaj>
    <derivirana_varijabla naziv="DomainObject.Predmet.ProtustrankaFormatedWithAdressOIB_1"> AUTO ALTERNATOR j.d.o.o. za usluge, OIB 17228306376, Brazilska ulica 6, 10000 Zagreb</derivirana_varijabla>
  </DomainObject.Predmet.ProtustrankaFormatedWithAdressOIB>
  <DomainObject.Predmet.ProtustrankaWithAdress>
    <izvorni_sadrzaj>AUTO ALTERNATOR j.d.o.o. za usluge Brazilska ulica 6, 10000 Zagreb</izvorni_sadrzaj>
    <derivirana_varijabla naziv="DomainObject.Predmet.ProtustrankaWithAdress_1">AUTO ALTERNATOR j.d.o.o. za usluge Brazilska ulica 6, 10000 Zagreb</derivirana_varijabla>
  </DomainObject.Predmet.ProtustrankaWithAdress>
  <DomainObject.Predmet.ProtustrankaWithAdressOIB>
    <izvorni_sadrzaj>AUTO ALTERNATOR j.d.o.o. za usluge, OIB 17228306376, Brazilska ulica 6, 10000 Zagreb</izvorni_sadrzaj>
    <derivirana_varijabla naziv="DomainObject.Predmet.ProtustrankaWithAdressOIB_1">AUTO ALTERNATOR j.d.o.o. za usluge, OIB 17228306376, Brazilska ulica 6, 10000 Zagreb</derivirana_varijabla>
  </DomainObject.Predmet.ProtustrankaWithAdressOIB>
  <DomainObject.Predmet.ProtustrankaNazivFormated>
    <izvorni_sadrzaj>AUTO ALTERNATOR j.d.o.o. za usluge</izvorni_sadrzaj>
    <derivirana_varijabla naziv="DomainObject.Predmet.ProtustrankaNazivFormated_1">AUTO ALTERNATOR j.d.o.o. za usluge</derivirana_varijabla>
  </DomainObject.Predmet.ProtustrankaNazivFormated>
  <DomainObject.Predmet.ProtustrankaNazivFormatedOIB>
    <izvorni_sadrzaj>AUTO ALTERNATOR j.d.o.o. za usluge, OIB 17228306376</izvorni_sadrzaj>
    <derivirana_varijabla naziv="DomainObject.Predmet.ProtustrankaNazivFormatedOIB_1">AUTO ALTERNATOR j.d.o.o. za usluge, OIB 17228306376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ALTERNATOR j.d.o.o. za usluge</item>
    </izvorni_sadrzaj>
    <derivirana_varijabla naziv="DomainObject.Predmet.ProtuStrankaListFormated_1">
      <item>AUTO ALTERNATOR j.d.o.o. za usluge</item>
    </derivirana_varijabla>
  </DomainObject.Predmet.ProtuStrankaListFormated>
  <DomainObject.Predmet.ProtuStrankaListFormatedOIB>
    <izvorni_sadrzaj>
      <item>AUTO ALTERNATOR j.d.o.o. za usluge, OIB 17228306376</item>
    </izvorni_sadrzaj>
    <derivirana_varijabla naziv="DomainObject.Predmet.ProtuStrankaListFormatedOIB_1">
      <item>AUTO ALTERNATOR j.d.o.o. za usluge, OIB 17228306376</item>
    </derivirana_varijabla>
  </DomainObject.Predmet.ProtuStrankaListFormatedOIB>
  <DomainObject.Predmet.ProtuStrankaListFormatedWithAdress>
    <izvorni_sadrzaj>
      <item>AUTO ALTERNATOR j.d.o.o. za usluge, Brazilska ulica 6, 10000 Zagreb</item>
    </izvorni_sadrzaj>
    <derivirana_varijabla naziv="DomainObject.Predmet.ProtuStrankaListFormatedWithAdress_1">
      <item>AUTO ALTERNATOR j.d.o.o. za usluge, Brazilska ulica 6, 10000 Zagreb</item>
    </derivirana_varijabla>
  </DomainObject.Predmet.ProtuStrankaListFormatedWithAdress>
  <DomainObject.Predmet.ProtuStrankaListFormatedWithAdressOIB>
    <izvorni_sadrzaj>
      <item>AUTO ALTERNATOR j.d.o.o. za usluge, OIB 17228306376, Brazilska ulica 6, 10000 Zagreb</item>
    </izvorni_sadrzaj>
    <derivirana_varijabla naziv="DomainObject.Predmet.ProtuStrankaListFormatedWithAdressOIB_1">
      <item>AUTO ALTERNATOR j.d.o.o. za usluge, OIB 17228306376, Brazilska ulica 6, 10000 Zagreb</item>
    </derivirana_varijabla>
  </DomainObject.Predmet.ProtuStrankaListFormatedWithAdressOIB>
  <DomainObject.Predmet.ProtuStrankaListNazivFormated>
    <izvorni_sadrzaj>
      <item>AUTO ALTERNATOR j.d.o.o. za usluge</item>
    </izvorni_sadrzaj>
    <derivirana_varijabla naziv="DomainObject.Predmet.ProtuStrankaListNazivFormated_1">
      <item>AUTO ALTERNATOR j.d.o.o. za usluge</item>
    </derivirana_varijabla>
  </DomainObject.Predmet.ProtuStrankaListNazivFormated>
  <DomainObject.Predmet.ProtuStrankaListNazivFormatedOIB>
    <izvorni_sadrzaj>
      <item>AUTO ALTERNATOR j.d.o.o. za usluge, OIB 17228306376</item>
    </izvorni_sadrzaj>
    <derivirana_varijabla naziv="DomainObject.Predmet.ProtuStrankaListNazivFormatedOIB_1">
      <item>AUTO ALTERNATOR j.d.o.o. za usluge, OIB 17228306376</item>
    </derivirana_varijabla>
  </DomainObject.Predmet.ProtuStrankaListNazivFormatedOIB>
  <DomainObject.Predmet.OstaliListFormated>
    <izvorni_sadrzaj>
      <item>Katica Kalamir</item>
    </izvorni_sadrzaj>
    <derivirana_varijabla naziv="DomainObject.Predmet.OstaliListFormated_1">
      <item>Katica Kalamir</item>
    </derivirana_varijabla>
  </DomainObject.Predmet.OstaliListFormated>
  <DomainObject.Predmet.OstaliListFormatedOIB>
    <izvorni_sadrzaj>
      <item>Katica Kalamir, OIB 69409930359</item>
    </izvorni_sadrzaj>
    <derivirana_varijabla naziv="DomainObject.Predmet.OstaliListFormatedOIB_1">
      <item>Katica Kalamir, OIB 69409930359</item>
    </derivirana_varijabla>
  </DomainObject.Predmet.OstaliListFormatedOIB>
  <DomainObject.Predmet.OstaliListFormatedWithAdress>
    <izvorni_sadrzaj>
      <item>Katica Kalamir, Jure Petrekovića 8, 10290 Zaprešić</item>
    </izvorni_sadrzaj>
    <derivirana_varijabla naziv="DomainObject.Predmet.OstaliListFormatedWithAdress_1">
      <item>Katica Kalamir, Jure Petrekovića 8, 10290 Zaprešić</item>
    </derivirana_varijabla>
  </DomainObject.Predmet.OstaliListFormatedWithAdress>
  <DomainObject.Predmet.OstaliListFormatedWithAdressOIB>
    <izvorni_sadrzaj>
      <item>Katica Kalamir, OIB 69409930359, Jure Petrekovića 8, 10290 Zaprešić</item>
    </izvorni_sadrzaj>
    <derivirana_varijabla naziv="DomainObject.Predmet.OstaliListFormatedWithAdressOIB_1">
      <item>Katica Kalamir, OIB 69409930359, Jure Petrekovića 8, 10290 Zaprešić</item>
    </derivirana_varijabla>
  </DomainObject.Predmet.OstaliListFormatedWithAdressOIB>
  <DomainObject.Predmet.OstaliListNazivFormated>
    <izvorni_sadrzaj>
      <item>Katica Kalamir</item>
    </izvorni_sadrzaj>
    <derivirana_varijabla naziv="DomainObject.Predmet.OstaliListNazivFormated_1">
      <item>Katica Kalamir</item>
    </derivirana_varijabla>
  </DomainObject.Predmet.OstaliListNazivFormated>
  <DomainObject.Predmet.OstaliListNazivFormatedOIB>
    <izvorni_sadrzaj>
      <item>Katica Kalamir, OIB 69409930359</item>
    </izvorni_sadrzaj>
    <derivirana_varijabla naziv="DomainObject.Predmet.OstaliListNazivFormatedOIB_1">
      <item>Katica Kalamir, OIB 69409930359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ALTERNATOR j.d.o.o. za usluge</izvorni_sadrzaj>
    <derivirana_varijabla naziv="DomainObject.Predmet.ProtustrankaIDrugi_1">AUTO ALTERNATOR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ALTERNATOR j.d.o.o. za usluge, OIB 17228306376, Brazilska ulica 6, 10000 Zagreb</izvorni_sadrzaj>
    <derivirana_varijabla naziv="DomainObject.Predmet.ProtustrankaIDrugiAdressOIB_1">AUTO ALTERNATOR j.d.o.o. za usluge, OIB 17228306376, Brazilska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ALTERNATOR j.d.o.o. za usluge</item>
      <item>FINA Regionalni centar Zagreb</item>
      <item>Katica Kalamir</item>
    </izvorni_sadrzaj>
    <derivirana_varijabla naziv="DomainObject.Predmet.SudioniciListNaziv_1">
      <item>AUTO ALTERNATOR j.d.o.o. za usluge</item>
      <item>FINA Regionalni centar Zagreb</item>
      <item>Katica Kalamir</item>
    </derivirana_varijabla>
  </DomainObject.Predmet.SudioniciListNaziv>
  <DomainObject.Predmet.SudioniciListAdressOIB>
    <izvorni_sadrzaj>
      <item>AUTO ALTERNATOR j.d.o.o. za usluge, OIB 17228306376, Brazilska ulica 6,10000 Zagreb</item>
      <item>FINA Regionalni centar Zagreb, OIB 85821130368, Trg svibanjskih žrtava 1995. 1,10000 Zagreb</item>
      <item>Katica Kalamir, OIB 69409930359, Jure Petrekovića 8,10290 Zaprešić</item>
    </izvorni_sadrzaj>
    <derivirana_varijabla naziv="DomainObject.Predmet.SudioniciListAdressOIB_1">
      <item>AUTO ALTERNATOR j.d.o.o. za usluge, OIB 17228306376, Brazilska ulica 6,10000 Zagreb</item>
      <item>FINA Regionalni centar Zagreb, OIB 85821130368, Trg svibanjskih žrtava 1995. 1,10000 Zagreb</item>
      <item>Katica Kalamir, OIB 69409930359,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17228306376</item>
      <item>, OIB 85821130368</item>
      <item>, OIB 69409930359</item>
    </izvorni_sadrzaj>
    <derivirana_varijabla naziv="DomainObject.Predmet.SudioniciListNazivOIB_1">
      <item>, OIB 17228306376</item>
      <item>, OIB 85821130368</item>
      <item>, OIB 69409930359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DE965-0393-4B1F-9970-542942180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3797</properties:Characters>
  <properties:Lines>120</properties:Lines>
  <properties:Paragraphs>39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2019-01-11T07:24:00Z</cp:lastPrinted>
  <dcterms:modified xmlns:xsi="http://www.w3.org/2001/XMLSchema-instance" xsi:type="dcterms:W3CDTF">2019-01-11T11:17:00Z</dcterms:modified>
  <cp:revision>68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