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7839" w14:paraId="fb5783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EA1992">
        <w:rPr>
          <w:rFonts w:hAnsi="Times New Roman" w:ascii="Times New Roman"/>
        </w:rPr>
        <w:t>3</w:t>
      </w:r>
      <w:r w:rsidR="00E863AF">
        <w:rPr>
          <w:rFonts w:hAnsi="Times New Roman" w:ascii="Times New Roman"/>
        </w:rPr>
        <w:t>13</w:t>
      </w:r>
      <w:r w:rsidRPr="0001633E">
        <w:rPr>
          <w:rFonts w:hAnsi="Times New Roman" w:ascii="Times New Roman"/>
        </w:rPr>
        <w:t>/1</w:t>
      </w:r>
      <w:r w:rsidR="00413800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ED6341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9A1E94" w:rsidR="00F6347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9A1E94" w:rsidRPr="009A1E94">
        <w:rPr>
          <w:rFonts w:cs="Arial" w:hAnsi="Arial" w:ascii="Arial"/>
          <w:color w:val="003366"/>
          <w:sz w:val="18"/>
          <w:szCs w:val="18"/>
        </w:rPr>
        <w:t xml:space="preserve"> </w:t>
      </w:r>
      <w:r w:rsidR="009A1E94" w:rsidRPr="009A1E94">
        <w:rPr>
          <w:rFonts w:hAnsi="Times New Roman" w:ascii="Times New Roman"/>
        </w:rPr>
        <w:t>ROBERT JURIĆ j.d.o.o. za trgovinu i usluge</w:t>
      </w:r>
      <w:r w:rsidR="008B5EFB" w:rsidRPr="009A1E94">
        <w:rPr>
          <w:rFonts w:hAnsi="Times New Roman" w:ascii="Times New Roman"/>
        </w:rPr>
        <w:t xml:space="preserve">, </w:t>
      </w:r>
      <w:r w:rsidR="00BE4A94" w:rsidRPr="009A1E94">
        <w:rPr>
          <w:rFonts w:hAnsi="Times New Roman" w:ascii="Times New Roman"/>
        </w:rPr>
        <w:t xml:space="preserve">Zagreb, </w:t>
      </w:r>
      <w:r w:rsidR="009A1E94" w:rsidRPr="009A1E94">
        <w:rPr>
          <w:rFonts w:hAnsi="Times New Roman" w:ascii="Times New Roman"/>
        </w:rPr>
        <w:t>I. Retkovec 6</w:t>
      </w:r>
      <w:r w:rsidR="00E97E6E" w:rsidRPr="009B015C">
        <w:rPr>
          <w:rFonts w:hAnsi="Times New Roman" w:ascii="Times New Roman"/>
        </w:rPr>
        <w:t xml:space="preserve">, </w:t>
      </w:r>
      <w:r w:rsidR="00725801" w:rsidRPr="009B015C">
        <w:rPr>
          <w:rFonts w:hAnsi="Times New Roman" w:ascii="Times New Roman"/>
        </w:rPr>
        <w:t>OIB</w:t>
      </w:r>
      <w:r w:rsidR="00454794" w:rsidRPr="009B015C">
        <w:rPr>
          <w:rFonts w:hAnsi="Times New Roman" w:ascii="Times New Roman"/>
        </w:rPr>
        <w:t xml:space="preserve"> </w:t>
      </w:r>
      <w:r w:rsidR="009A1E94" w:rsidRPr="009A1E94">
        <w:rPr>
          <w:rFonts w:hAnsi="Times New Roman" w:ascii="Times New Roman"/>
        </w:rPr>
        <w:t>31460832774</w:t>
      </w:r>
      <w:r w:rsidR="00EC0460" w:rsidRPr="00764143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454794">
        <w:rPr>
          <w:rFonts w:hAnsi="Times New Roman" w:ascii="Times New Roman"/>
        </w:rPr>
        <w:t>16. veljače</w:t>
      </w:r>
      <w:r w:rsidR="0076414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I. Nalaže se</w:t>
      </w:r>
      <w:r w:rsidR="00764143" w:rsidRPr="00764143">
        <w:rPr>
          <w:rFonts w:cs="Arial" w:hAnsi="Arial" w:ascii="Arial"/>
          <w:color w:val="003366"/>
          <w:sz w:val="18"/>
          <w:szCs w:val="18"/>
        </w:rPr>
        <w:t xml:space="preserve"> </w:t>
      </w:r>
      <w:r w:rsidR="009A1E94" w:rsidRPr="009A1E94">
        <w:rPr>
          <w:rFonts w:hAnsi="Times New Roman" w:ascii="Times New Roman"/>
        </w:rPr>
        <w:t>Robertu Juriću</w:t>
      </w:r>
      <w:r w:rsidR="00545BF7" w:rsidRPr="009A1E94">
        <w:rPr>
          <w:rFonts w:hAnsi="Times New Roman" w:ascii="Times New Roman"/>
        </w:rPr>
        <w:t>,</w:t>
      </w:r>
      <w:r w:rsidR="009A1E94" w:rsidRPr="009A1E94">
        <w:rPr>
          <w:rFonts w:hAnsi="Times New Roman" w:ascii="Times New Roman"/>
        </w:rPr>
        <w:t xml:space="preserve"> Zagreb, I. Retkovec 6</w:t>
      </w:r>
      <w:r w:rsidR="0076402C">
        <w:rPr>
          <w:rFonts w:hAnsi="Times New Roman" w:ascii="Times New Roman"/>
        </w:rPr>
        <w:t>,</w:t>
      </w:r>
      <w:r w:rsidR="00115745" w:rsidRPr="009A1E94">
        <w:rPr>
          <w:rFonts w:hAnsi="Times New Roman" w:ascii="Times New Roman"/>
        </w:rPr>
        <w:t xml:space="preserve"> </w:t>
      </w:r>
      <w:r w:rsidRPr="009A1E94">
        <w:rPr>
          <w:rFonts w:hAnsi="Times New Roman" w:ascii="Times New Roman"/>
        </w:rPr>
        <w:t>OIB</w:t>
      </w:r>
      <w:r w:rsidR="009B015C" w:rsidRPr="009A1E94">
        <w:rPr>
          <w:rFonts w:hAnsi="Times New Roman" w:ascii="Times New Roman"/>
        </w:rPr>
        <w:t xml:space="preserve"> </w:t>
      </w:r>
      <w:r w:rsidR="009A1E94" w:rsidRPr="009A1E94">
        <w:rPr>
          <w:rFonts w:hAnsi="Times New Roman" w:ascii="Times New Roman"/>
        </w:rPr>
        <w:t>22620172172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764143">
        <w:rPr>
          <w:rFonts w:hAnsi="Times New Roman" w:ascii="Times New Roman"/>
          <w:color w:val="000000"/>
        </w:rPr>
        <w:t>1-</w:t>
      </w:r>
      <w:r w:rsidR="009A1E94">
        <w:rPr>
          <w:rFonts w:hAnsi="Times New Roman" w:ascii="Times New Roman"/>
          <w:color w:val="000000"/>
        </w:rPr>
        <w:t>313</w:t>
      </w:r>
      <w:r w:rsidR="009B015C">
        <w:rPr>
          <w:rFonts w:hAnsi="Times New Roman" w:ascii="Times New Roman"/>
          <w:color w:val="000000"/>
        </w:rPr>
        <w:t>1</w:t>
      </w:r>
      <w:r w:rsidR="00764143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764143">
        <w:rPr>
          <w:rFonts w:hAnsi="Times New Roman" w:ascii="Times New Roman"/>
          <w:color w:val="000000"/>
        </w:rPr>
        <w:t>001-</w:t>
      </w:r>
      <w:r w:rsidR="009A1E94">
        <w:rPr>
          <w:rFonts w:hAnsi="Times New Roman" w:ascii="Times New Roman"/>
          <w:color w:val="000000"/>
        </w:rPr>
        <w:t>313</w:t>
      </w:r>
      <w:r w:rsidR="00764143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96708B" w:rsidRPr="0096708B">
        <w:rPr>
          <w:rFonts w:hAnsi="Times New Roman" w:ascii="Times New Roman"/>
        </w:rPr>
        <w:t xml:space="preserve"> </w:t>
      </w:r>
      <w:r w:rsidR="0096708B" w:rsidRPr="009A1E94">
        <w:rPr>
          <w:rFonts w:hAnsi="Times New Roman" w:ascii="Times New Roman"/>
        </w:rPr>
        <w:t>ROBERT JURIĆ j.d.o.o. za trgovinu i usluge, Zagreb, I. Retkovec 6</w:t>
      </w:r>
      <w:r w:rsidR="0096708B" w:rsidRPr="009B015C">
        <w:rPr>
          <w:rFonts w:hAnsi="Times New Roman" w:ascii="Times New Roman"/>
        </w:rPr>
        <w:t xml:space="preserve">, OIB </w:t>
      </w:r>
      <w:r w:rsidR="0096708B" w:rsidRPr="009A1E94">
        <w:rPr>
          <w:rFonts w:hAnsi="Times New Roman" w:ascii="Times New Roman"/>
        </w:rPr>
        <w:t>31460832774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764143">
        <w:rPr>
          <w:rFonts w:hAnsi="Times New Roman" w:ascii="Times New Roman"/>
        </w:rPr>
        <w:t>1</w:t>
      </w:r>
      <w:r w:rsidR="007706F8">
        <w:rPr>
          <w:rFonts w:hAnsi="Times New Roman" w:ascii="Times New Roman"/>
        </w:rPr>
        <w:t>6</w:t>
      </w:r>
      <w:r w:rsidR="00764143">
        <w:rPr>
          <w:rFonts w:hAnsi="Times New Roman" w:ascii="Times New Roman"/>
        </w:rPr>
        <w:t xml:space="preserve">. </w:t>
      </w:r>
      <w:r w:rsidR="007706F8">
        <w:rPr>
          <w:rFonts w:hAnsi="Times New Roman" w:ascii="Times New Roman"/>
        </w:rPr>
        <w:t>veljače</w:t>
      </w:r>
      <w:r w:rsidR="0076414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4C4" w:rsidP="00481288" w:rsidR="008964C4">
      <w:r>
        <w:separator/>
      </w:r>
    </w:p>
  </w:endnote>
  <w:endnote w:id="0" w:type="continuationSeparator">
    <w:p w:rsidRDefault="008964C4" w:rsidP="00481288" w:rsidR="00896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4C4" w:rsidP="00481288" w:rsidR="008964C4">
      <w:r>
        <w:separator/>
      </w:r>
    </w:p>
  </w:footnote>
  <w:footnote w:id="0" w:type="continuationSeparator">
    <w:p w:rsidRDefault="008964C4" w:rsidP="00481288" w:rsidR="00896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02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7706F8">
      <w:rPr>
        <w:rFonts w:hAnsi="Times New Roman" w:ascii="Times New Roman"/>
      </w:rPr>
      <w:t>3</w:t>
    </w:r>
    <w:r w:rsidR="00EC0202">
      <w:rPr>
        <w:rFonts w:hAnsi="Times New Roman" w:ascii="Times New Roman"/>
      </w:rPr>
      <w:t>13</w:t>
    </w:r>
    <w:r w:rsidR="00725801" w:rsidRPr="00725801">
      <w:rPr>
        <w:rFonts w:hAnsi="Times New Roman" w:ascii="Times New Roman"/>
      </w:rPr>
      <w:t>/1</w:t>
    </w:r>
    <w:r w:rsidR="00764143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846FF"/>
    <w:rsid w:val="00094559"/>
    <w:rsid w:val="000960D2"/>
    <w:rsid w:val="000965A0"/>
    <w:rsid w:val="000A21CB"/>
    <w:rsid w:val="000A62B5"/>
    <w:rsid w:val="000D48AA"/>
    <w:rsid w:val="000E45C2"/>
    <w:rsid w:val="00100C07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A660E"/>
    <w:rsid w:val="001F56F3"/>
    <w:rsid w:val="002210FA"/>
    <w:rsid w:val="00245AF4"/>
    <w:rsid w:val="002734FB"/>
    <w:rsid w:val="002949DF"/>
    <w:rsid w:val="002A2A5D"/>
    <w:rsid w:val="002A465C"/>
    <w:rsid w:val="002A71E0"/>
    <w:rsid w:val="002C2F94"/>
    <w:rsid w:val="003150EC"/>
    <w:rsid w:val="003350EB"/>
    <w:rsid w:val="00351E56"/>
    <w:rsid w:val="003547DA"/>
    <w:rsid w:val="00380E63"/>
    <w:rsid w:val="00382E0E"/>
    <w:rsid w:val="003F3A1D"/>
    <w:rsid w:val="00413640"/>
    <w:rsid w:val="00413800"/>
    <w:rsid w:val="00431DDE"/>
    <w:rsid w:val="004377CF"/>
    <w:rsid w:val="00450B6A"/>
    <w:rsid w:val="00454794"/>
    <w:rsid w:val="00457F9A"/>
    <w:rsid w:val="00461F03"/>
    <w:rsid w:val="00481288"/>
    <w:rsid w:val="00492D49"/>
    <w:rsid w:val="004D7978"/>
    <w:rsid w:val="004E0EBF"/>
    <w:rsid w:val="004F2939"/>
    <w:rsid w:val="004F62E3"/>
    <w:rsid w:val="00503B0C"/>
    <w:rsid w:val="005166BC"/>
    <w:rsid w:val="00545BF7"/>
    <w:rsid w:val="00583CA4"/>
    <w:rsid w:val="00591698"/>
    <w:rsid w:val="00594058"/>
    <w:rsid w:val="005B62F7"/>
    <w:rsid w:val="005B7CEB"/>
    <w:rsid w:val="005E767F"/>
    <w:rsid w:val="005F0382"/>
    <w:rsid w:val="00601921"/>
    <w:rsid w:val="00645AD7"/>
    <w:rsid w:val="00664FCA"/>
    <w:rsid w:val="006970DB"/>
    <w:rsid w:val="006E05FD"/>
    <w:rsid w:val="00725801"/>
    <w:rsid w:val="00727293"/>
    <w:rsid w:val="007342BD"/>
    <w:rsid w:val="0076402C"/>
    <w:rsid w:val="00764143"/>
    <w:rsid w:val="00764397"/>
    <w:rsid w:val="007706F8"/>
    <w:rsid w:val="00776504"/>
    <w:rsid w:val="007B19B6"/>
    <w:rsid w:val="007D1D12"/>
    <w:rsid w:val="00806C5A"/>
    <w:rsid w:val="00811BCB"/>
    <w:rsid w:val="0086652E"/>
    <w:rsid w:val="008964C4"/>
    <w:rsid w:val="008A4D94"/>
    <w:rsid w:val="008A7934"/>
    <w:rsid w:val="008B5EFB"/>
    <w:rsid w:val="008C13A4"/>
    <w:rsid w:val="0093095C"/>
    <w:rsid w:val="00954522"/>
    <w:rsid w:val="0096708B"/>
    <w:rsid w:val="009964B0"/>
    <w:rsid w:val="009A1E94"/>
    <w:rsid w:val="009B015C"/>
    <w:rsid w:val="009B023E"/>
    <w:rsid w:val="009B0AD6"/>
    <w:rsid w:val="009B0DAF"/>
    <w:rsid w:val="009B574E"/>
    <w:rsid w:val="009C521A"/>
    <w:rsid w:val="009C6EA3"/>
    <w:rsid w:val="009D3A86"/>
    <w:rsid w:val="009F0A95"/>
    <w:rsid w:val="00A03E42"/>
    <w:rsid w:val="00A32EAD"/>
    <w:rsid w:val="00A40504"/>
    <w:rsid w:val="00A4307A"/>
    <w:rsid w:val="00A53233"/>
    <w:rsid w:val="00A55E9A"/>
    <w:rsid w:val="00A7013D"/>
    <w:rsid w:val="00A83AA8"/>
    <w:rsid w:val="00A85E1B"/>
    <w:rsid w:val="00A902DC"/>
    <w:rsid w:val="00AA5B92"/>
    <w:rsid w:val="00AB1A59"/>
    <w:rsid w:val="00AC4385"/>
    <w:rsid w:val="00AD020D"/>
    <w:rsid w:val="00AD0D49"/>
    <w:rsid w:val="00AE156E"/>
    <w:rsid w:val="00AE3079"/>
    <w:rsid w:val="00AE4432"/>
    <w:rsid w:val="00AF7FB0"/>
    <w:rsid w:val="00B013BA"/>
    <w:rsid w:val="00B0699D"/>
    <w:rsid w:val="00B13B4C"/>
    <w:rsid w:val="00B22578"/>
    <w:rsid w:val="00B26EED"/>
    <w:rsid w:val="00B44059"/>
    <w:rsid w:val="00B50C4E"/>
    <w:rsid w:val="00B56158"/>
    <w:rsid w:val="00B65BB3"/>
    <w:rsid w:val="00B92F0B"/>
    <w:rsid w:val="00BB034A"/>
    <w:rsid w:val="00BC4A14"/>
    <w:rsid w:val="00BE4A94"/>
    <w:rsid w:val="00BE66CF"/>
    <w:rsid w:val="00BE6BEE"/>
    <w:rsid w:val="00C20831"/>
    <w:rsid w:val="00C242A1"/>
    <w:rsid w:val="00C80A08"/>
    <w:rsid w:val="00C81150"/>
    <w:rsid w:val="00C90CE9"/>
    <w:rsid w:val="00C92DEE"/>
    <w:rsid w:val="00CA0FFB"/>
    <w:rsid w:val="00CB675B"/>
    <w:rsid w:val="00CF1A6A"/>
    <w:rsid w:val="00D271E4"/>
    <w:rsid w:val="00D43469"/>
    <w:rsid w:val="00D51200"/>
    <w:rsid w:val="00D5258E"/>
    <w:rsid w:val="00D873B1"/>
    <w:rsid w:val="00D947EA"/>
    <w:rsid w:val="00DE7648"/>
    <w:rsid w:val="00DF3CA9"/>
    <w:rsid w:val="00DF6CE5"/>
    <w:rsid w:val="00E32F34"/>
    <w:rsid w:val="00E46E65"/>
    <w:rsid w:val="00E5041D"/>
    <w:rsid w:val="00E63447"/>
    <w:rsid w:val="00E7613F"/>
    <w:rsid w:val="00E84805"/>
    <w:rsid w:val="00E863AF"/>
    <w:rsid w:val="00E90636"/>
    <w:rsid w:val="00E92E81"/>
    <w:rsid w:val="00E97E6E"/>
    <w:rsid w:val="00EA1992"/>
    <w:rsid w:val="00EC0202"/>
    <w:rsid w:val="00EC0460"/>
    <w:rsid w:val="00EC24C2"/>
    <w:rsid w:val="00ED1090"/>
    <w:rsid w:val="00ED36BD"/>
    <w:rsid w:val="00ED6341"/>
    <w:rsid w:val="00F06E29"/>
    <w:rsid w:val="00F25E23"/>
    <w:rsid w:val="00F27C2D"/>
    <w:rsid w:val="00F344A8"/>
    <w:rsid w:val="00F36F6B"/>
    <w:rsid w:val="00F4154A"/>
    <w:rsid w:val="00F44E63"/>
    <w:rsid w:val="00F627F7"/>
    <w:rsid w:val="00F6347A"/>
    <w:rsid w:val="00F63E94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B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B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B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B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72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72625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8521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1419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34496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53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977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493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794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779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0005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St-313/2017-3</izvorni_sadrzaj>
    <derivirana_varijabla naziv="DomainObject.Oznaka_1">St-313/2017-3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JURIĆ j.d.o.o. za trgovinu i usluge</izvorni_sadrzaj>
    <derivirana_varijabla naziv="DomainObject.Predmet.ProtustrankaFormated_1">  ROBERT JURIĆ j.d.o.o. za trgovinu i usluge</derivirana_varijabla>
  </DomainObject.Predmet.ProtustrankaFormated>
  <DomainObject.Predmet.ProtustrankaFormatedOIB>
    <izvorni_sadrzaj>  ROBERT JURIĆ j.d.o.o. za trgovinu i usluge, OIB 31460832774</izvorni_sadrzaj>
    <derivirana_varijabla naziv="DomainObject.Predmet.ProtustrankaFormatedOIB_1">  ROBERT JURIĆ j.d.o.o. za trgovinu i usluge, OIB 31460832774</derivirana_varijabla>
  </DomainObject.Predmet.ProtustrankaFormatedOIB>
  <DomainObject.Predmet.ProtustrankaFormatedWithAdress>
    <izvorni_sadrzaj> ROBERT JURIĆ j.d.o.o. za trgovinu i usluge, I. Retkovec 6, 10000 Zagreb</izvorni_sadrzaj>
    <derivirana_varijabla naziv="DomainObject.Predmet.ProtustrankaFormatedWithAdress_1"> ROBERT JURIĆ j.d.o.o. za trgovinu i usluge, I. Retkovec 6, 10000 Zagreb</derivirana_varijabla>
  </DomainObject.Predmet.ProtustrankaFormatedWithAdress>
  <DomainObject.Predmet.ProtustrankaFormatedWithAdressOIB>
    <izvorni_sadrzaj> ROBERT JURIĆ j.d.o.o. za trgovinu i usluge, OIB 31460832774, I. Retkovec 6, 10000 Zagreb</izvorni_sadrzaj>
    <derivirana_varijabla naziv="DomainObject.Predmet.ProtustrankaFormatedWithAdressOIB_1"> ROBERT JURIĆ j.d.o.o. za trgovinu i usluge, OIB 31460832774, I. Retkovec 6, 10000 Zagreb</derivirana_varijabla>
  </DomainObject.Predmet.ProtustrankaFormatedWithAdressOIB>
  <DomainObject.Predmet.ProtustrankaWithAdress>
    <izvorni_sadrzaj>ROBERT JURIĆ j.d.o.o. za trgovinu i usluge I. Retkovec 6, 10000 Zagreb</izvorni_sadrzaj>
    <derivirana_varijabla naziv="DomainObject.Predmet.ProtustrankaWithAdress_1">ROBERT JURIĆ j.d.o.o. za trgovinu i usluge I. Retkovec 6, 10000 Zagreb</derivirana_varijabla>
  </DomainObject.Predmet.ProtustrankaWithAdress>
  <DomainObject.Predmet.ProtustrankaWithAdressOIB>
    <izvorni_sadrzaj>ROBERT JURIĆ j.d.o.o. za trgovinu i usluge, OIB 31460832774, I. Retkovec 6, 10000 Zagreb</izvorni_sadrzaj>
    <derivirana_varijabla naziv="DomainObject.Predmet.ProtustrankaWithAdressOIB_1">ROBERT JURIĆ j.d.o.o. za trgovinu i usluge, OIB 31460832774, I. Retkovec 6, 10000 Zagreb</derivirana_varijabla>
  </DomainObject.Predmet.ProtustrankaWithAdressOIB>
  <DomainObject.Predmet.ProtustrankaNazivFormated>
    <izvorni_sadrzaj>ROBERT JURIĆ j.d.o.o. za trgovinu i usluge</izvorni_sadrzaj>
    <derivirana_varijabla naziv="DomainObject.Predmet.ProtustrankaNazivFormated_1">ROBERT JURIĆ j.d.o.o. za trgovinu i usluge</derivirana_varijabla>
  </DomainObject.Predmet.ProtustrankaNazivFormated>
  <DomainObject.Predmet.ProtustrankaNazivFormatedOIB>
    <izvorni_sadrzaj>ROBERT JURIĆ j.d.o.o. za trgovinu i usluge, OIB 31460832774</izvorni_sadrzaj>
    <derivirana_varijabla naziv="DomainObject.Predmet.ProtustrankaNazivFormatedOIB_1">ROBERT JURIĆ j.d.o.o. za trgovinu i usluge, OIB 31460832774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ROBERT JURIĆ j.d.o.o. za trgovinu i usluge</item>
    </izvorni_sadrzaj>
    <derivirana_varijabla naziv="DomainObject.Predmet.ProtuStrankaListFormated_1">
      <item>ROBERT JURIĆ j.d.o.o. za trgovinu i usluge</item>
    </derivirana_varijabla>
  </DomainObject.Predmet.ProtuStrankaListFormated>
  <DomainObject.Predmet.ProtuStrankaListFormatedOIB>
    <izvorni_sadrzaj>
      <item>ROBERT JURIĆ j.d.o.o. za trgovinu i usluge, OIB 31460832774</item>
    </izvorni_sadrzaj>
    <derivirana_varijabla naziv="DomainObject.Predmet.ProtuStrankaListFormatedOIB_1">
      <item>ROBERT JURIĆ j.d.o.o. za trgovinu i usluge, OIB 31460832774</item>
    </derivirana_varijabla>
  </DomainObject.Predmet.ProtuStrankaListFormatedOIB>
  <DomainObject.Predmet.ProtuStrankaListFormatedWithAdress>
    <izvorni_sadrzaj>
      <item>ROBERT JURIĆ j.d.o.o. za trgovinu i usluge, I. Retkovec 6, 10000 Zagreb</item>
    </izvorni_sadrzaj>
    <derivirana_varijabla naziv="DomainObject.Predmet.ProtuStrankaListFormatedWithAdress_1">
      <item>ROBERT JURIĆ j.d.o.o. za trgovinu i usluge, I. Retkovec 6, 10000 Zagreb</item>
    </derivirana_varijabla>
  </DomainObject.Predmet.ProtuStrankaListFormatedWithAdress>
  <DomainObject.Predmet.ProtuStrankaListFormatedWithAdressOIB>
    <izvorni_sadrzaj>
      <item>ROBERT JURIĆ j.d.o.o. za trgovinu i usluge, OIB 31460832774, I. Retkovec 6, 10000 Zagreb</item>
    </izvorni_sadrzaj>
    <derivirana_varijabla naziv="DomainObject.Predmet.ProtuStrankaListFormatedWithAdressOIB_1">
      <item>ROBERT JURIĆ j.d.o.o. za trgovinu i usluge, OIB 31460832774, I. Retkovec 6, 10000 Zagreb</item>
    </derivirana_varijabla>
  </DomainObject.Predmet.ProtuStrankaListFormatedWithAdressOIB>
  <DomainObject.Predmet.ProtuStrankaListNazivFormated>
    <izvorni_sadrzaj>
      <item>ROBERT JURIĆ j.d.o.o. za trgovinu i usluge</item>
    </izvorni_sadrzaj>
    <derivirana_varijabla naziv="DomainObject.Predmet.ProtuStrankaListNazivFormated_1">
      <item>ROBERT JURIĆ j.d.o.o. za trgovinu i usluge</item>
    </derivirana_varijabla>
  </DomainObject.Predmet.ProtuStrankaListNazivFormated>
  <DomainObject.Predmet.ProtuStrankaListNazivFormatedOIB>
    <izvorni_sadrzaj>
      <item>ROBERT JURIĆ j.d.o.o. za trgovinu i usluge, OIB 31460832774</item>
    </izvorni_sadrzaj>
    <derivirana_varijabla naziv="DomainObject.Predmet.ProtuStrankaListNazivFormatedOIB_1">
      <item>ROBERT JURIĆ j.d.o.o. za trgovinu i usluge, OIB 31460832774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St-313/2017-3</izvorni_sadrzaj>
    <derivirana_varijabla naziv="DomainObject.PoslovniBrojDokumenta_1">St-313/2017-3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ROBERT JURIĆ j.d.o.o. za trgovinu i usluge</izvorni_sadrzaj>
    <derivirana_varijabla naziv="DomainObject.Predmet.ProtustrankaIDrugi_1">ROBERT JURIĆ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ROBERT JURIĆ j.d.o.o. za trgovinu i usluge, OIB 31460832774, I. Retkovec 6, 10000 Zagreb</izvorni_sadrzaj>
    <derivirana_varijabla naziv="DomainObject.Predmet.ProtustrankaIDrugiAdressOIB_1">ROBERT JURIĆ j.d.o.o. za trgovinu i usluge, OIB 31460832774, I. Retkovec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 JURIĆ j.d.o.o. za trgovinu i usluge</item>
    </izvorni_sadrzaj>
    <derivirana_varijabla naziv="DomainObject.Predmet.SudioniciListNaziv_1">
      <item>FINA Regionalni centar Zagreb</item>
      <item>ROBERT JURIĆ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 JURIĆ j.d.o.o. za trgovinu i usluge, OIB 31460832774, I. Retkovec 6,10000 Zagreb</item>
    </izvorni_sadrzaj>
    <derivirana_varijabla naziv="DomainObject.Predmet.SudioniciListAdressOIB_1">
      <item>FINA Regionalni centar Zagreb, OIB 85821130368, Trg svibanjskih žrtava 1995. br. 1,10000 Zagreb</item>
      <item>ROBERT JURIĆ j.d.o.o. za trgovinu i usluge, OIB 31460832774, I. Retkovec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31460832774</item>
    </izvorni_sadrzaj>
    <derivirana_varijabla naziv="DomainObject.Predmet.SudioniciListNazivOIB_1">
      <item>, OIB 85821130368</item>
      <item>, OIB 31460832774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CDF2A-DAFE-4898-A499-2C5774805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3072</properties:Characters>
  <properties:Lines>81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2017-02-16T07:26:00Z</dcterms:created>
  <dc:creator>Žana Livaja</dc:creator>
  <cp:lastModifiedBy>Marina Markić</cp:lastModifiedBy>
  <cp:lastPrinted>2017-02-16T07:31:00Z</cp:lastPrinted>
  <dcterms:modified xmlns:xsi="http://www.w3.org/2001/XMLSchema-instance" xsi:type="dcterms:W3CDTF">2017-02-16T07:32:00Z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