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cf44" w14:paraId="772cf44" w:rsidRDefault="00754F1D" w:rsidP="00754F1D" w:rsidR="00754F1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F1D" w:rsidP="00754F1D" w:rsidR="00754F1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54F1D" w:rsidP="00754F1D" w:rsidR="00754F1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54F1D" w:rsidP="00754F1D" w:rsidR="00754F1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54F1D" w:rsidP="00754F1D" w:rsidR="00754F1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54F1D" w:rsidP="00754F1D" w:rsidR="00754F1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54F1D" w:rsidP="00754F1D" w:rsidR="00754F1D">
      <w:pPr>
        <w:jc w:val="center"/>
        <w:rPr>
          <w:rFonts w:cs="Times New Roman" w:eastAsia="Times New Roman"/>
          <w:szCs w:val="24"/>
        </w:rPr>
      </w:pPr>
    </w:p>
    <w:p w:rsidRDefault="00754F1D" w:rsidP="00754F1D" w:rsidR="00754F1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54F1D" w:rsidP="00754F1D" w:rsidR="00754F1D">
      <w:pPr>
        <w:rPr>
          <w:rFonts w:cs="Times New Roman" w:eastAsia="Times New Roman"/>
          <w:szCs w:val="24"/>
        </w:rPr>
      </w:pPr>
    </w:p>
    <w:p w:rsidRDefault="00754F1D" w:rsidP="00754F1D" w:rsidR="00754F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KAŠTEL VELI JOŽE d. o. o. Buzet, Opatija 20, OIB </w:t>
      </w:r>
      <w:r w:rsidRPr="00754F1D">
        <w:rPr>
          <w:rFonts w:cs="Times New Roman" w:eastAsia="Times New Roman"/>
          <w:szCs w:val="24"/>
        </w:rPr>
        <w:t>58165108725</w:t>
      </w:r>
      <w:r>
        <w:rPr>
          <w:rFonts w:cs="Times New Roman" w:eastAsia="Times New Roman"/>
          <w:szCs w:val="24"/>
        </w:rPr>
        <w:t xml:space="preserve">, MBS </w:t>
      </w:r>
      <w:r w:rsidRPr="00754F1D">
        <w:rPr>
          <w:rFonts w:cs="Times New Roman" w:eastAsia="Times New Roman"/>
          <w:szCs w:val="24"/>
        </w:rPr>
        <w:t>040181383</w:t>
      </w:r>
      <w:r>
        <w:rPr>
          <w:rFonts w:cs="Times New Roman" w:eastAsia="Times New Roman"/>
          <w:szCs w:val="24"/>
        </w:rPr>
        <w:t>, 30. srpnja 2018.</w:t>
      </w:r>
    </w:p>
    <w:p w:rsidRDefault="00754F1D" w:rsidP="00754F1D" w:rsidR="00754F1D">
      <w:pPr>
        <w:rPr>
          <w:rFonts w:cs="Times New Roman" w:eastAsia="Times New Roman"/>
          <w:szCs w:val="24"/>
        </w:rPr>
      </w:pPr>
    </w:p>
    <w:p w:rsidRDefault="00754F1D" w:rsidP="00754F1D" w:rsidR="00754F1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54F1D" w:rsidP="00754F1D" w:rsidR="00754F1D">
      <w:pPr>
        <w:rPr>
          <w:rFonts w:cs="Times New Roman" w:eastAsia="Times New Roman"/>
          <w:szCs w:val="24"/>
        </w:rPr>
      </w:pPr>
    </w:p>
    <w:p w:rsidRDefault="00754F1D" w:rsidP="00754F1D" w:rsidR="00754F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KAŠTEL VELI JOŽE d. o. o. Buzet, Opatija 20, OIB </w:t>
      </w:r>
      <w:r w:rsidRPr="00754F1D">
        <w:rPr>
          <w:rFonts w:cs="Times New Roman" w:eastAsia="Times New Roman"/>
          <w:szCs w:val="24"/>
        </w:rPr>
        <w:t>58165108725</w:t>
      </w:r>
      <w:r>
        <w:rPr>
          <w:rFonts w:cs="Times New Roman" w:eastAsia="Times New Roman"/>
          <w:szCs w:val="24"/>
        </w:rPr>
        <w:t xml:space="preserve">, MBS </w:t>
      </w:r>
      <w:r w:rsidRPr="00754F1D">
        <w:rPr>
          <w:rFonts w:cs="Times New Roman" w:eastAsia="Times New Roman"/>
          <w:szCs w:val="24"/>
        </w:rPr>
        <w:t>040181383</w:t>
      </w:r>
      <w:r>
        <w:rPr>
          <w:rFonts w:cs="Times New Roman" w:eastAsia="Times New Roman"/>
          <w:szCs w:val="24"/>
        </w:rPr>
        <w:t>.</w:t>
      </w:r>
    </w:p>
    <w:p w:rsidRDefault="00754F1D" w:rsidP="00754F1D" w:rsidR="00754F1D">
      <w:pPr>
        <w:rPr>
          <w:rFonts w:cs="Times New Roman" w:eastAsia="Times New Roman"/>
          <w:szCs w:val="24"/>
        </w:rPr>
      </w:pPr>
    </w:p>
    <w:p w:rsidRDefault="00754F1D" w:rsidP="00754F1D" w:rsidR="00754F1D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28857584241.</w:t>
      </w:r>
    </w:p>
    <w:p w:rsidRDefault="00754F1D" w:rsidP="00754F1D" w:rsidR="00754F1D">
      <w:pPr>
        <w:rPr>
          <w:rFonts w:cs="Times New Roman" w:eastAsia="Times New Roman"/>
          <w:szCs w:val="20"/>
        </w:rPr>
      </w:pPr>
    </w:p>
    <w:p w:rsidRDefault="00754F1D" w:rsidP="00754F1D" w:rsidR="00754F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KAŠTEL VELI JOŽE d. o. o. Buzet, Opatija 20, OIB </w:t>
      </w:r>
      <w:r w:rsidRPr="00754F1D">
        <w:rPr>
          <w:rFonts w:cs="Times New Roman" w:eastAsia="Times New Roman"/>
          <w:szCs w:val="24"/>
        </w:rPr>
        <w:t>58165108725</w:t>
      </w:r>
      <w:r>
        <w:rPr>
          <w:rFonts w:cs="Times New Roman" w:eastAsia="Times New Roman"/>
          <w:szCs w:val="24"/>
        </w:rPr>
        <w:t xml:space="preserve">, MBS </w:t>
      </w:r>
      <w:r w:rsidRPr="00754F1D">
        <w:rPr>
          <w:rFonts w:cs="Times New Roman" w:eastAsia="Times New Roman"/>
          <w:szCs w:val="24"/>
        </w:rPr>
        <w:t>040181383</w:t>
      </w:r>
      <w:r>
        <w:rPr>
          <w:rFonts w:cs="Times New Roman" w:eastAsia="Times New Roman"/>
          <w:szCs w:val="24"/>
        </w:rPr>
        <w:t>.</w:t>
      </w:r>
    </w:p>
    <w:p w:rsidRDefault="00754F1D" w:rsidP="00754F1D" w:rsidR="00754F1D">
      <w:pPr>
        <w:ind w:firstLine="709"/>
        <w:rPr>
          <w:rFonts w:cs="Times New Roman" w:eastAsia="Times New Roman"/>
          <w:szCs w:val="24"/>
        </w:rPr>
      </w:pPr>
    </w:p>
    <w:p w:rsidRDefault="00754F1D" w:rsidP="00754F1D" w:rsidR="00754F1D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KAŠTEL VELI JOŽE d. o. o. Buzet, Opatija 20, OIB </w:t>
      </w:r>
      <w:r w:rsidRPr="00754F1D">
        <w:rPr>
          <w:rFonts w:cs="Times New Roman" w:eastAsia="Times New Roman"/>
          <w:szCs w:val="24"/>
        </w:rPr>
        <w:t>58165108725</w:t>
      </w:r>
      <w:r>
        <w:rPr>
          <w:rFonts w:cs="Times New Roman" w:eastAsia="Times New Roman"/>
          <w:szCs w:val="24"/>
        </w:rPr>
        <w:t xml:space="preserve">, MBS </w:t>
      </w:r>
      <w:r w:rsidRPr="00754F1D">
        <w:rPr>
          <w:rFonts w:cs="Times New Roman" w:eastAsia="Times New Roman"/>
          <w:szCs w:val="24"/>
        </w:rPr>
        <w:t>040181383</w:t>
      </w:r>
      <w:r>
        <w:rPr>
          <w:rFonts w:cs="Times New Roman" w:eastAsia="Times New Roman"/>
        </w:rPr>
        <w:t>.</w:t>
      </w:r>
    </w:p>
    <w:p w:rsidRDefault="00754F1D" w:rsidP="00754F1D" w:rsidR="00754F1D">
      <w:pPr>
        <w:ind w:firstLine="709"/>
        <w:rPr>
          <w:rFonts w:cs="Times New Roman" w:eastAsia="Times New Roman"/>
          <w:szCs w:val="24"/>
        </w:rPr>
      </w:pPr>
    </w:p>
    <w:p w:rsidRDefault="00754F1D" w:rsidP="00754F1D" w:rsidR="00754F1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54F1D" w:rsidP="00754F1D" w:rsidR="00754F1D">
      <w:pPr>
        <w:ind w:firstLine="708"/>
        <w:rPr>
          <w:rFonts w:cs="Times New Roman" w:eastAsia="Times New Roman"/>
          <w:szCs w:val="24"/>
        </w:rPr>
      </w:pPr>
    </w:p>
    <w:p w:rsidRDefault="00754F1D" w:rsidP="00754F1D" w:rsidR="00754F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10. svibnja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KAŠTEL VELI JOŽE d. o. o. Buzet.</w:t>
      </w:r>
    </w:p>
    <w:p w:rsidRDefault="00754F1D" w:rsidP="00754F1D" w:rsidR="00754F1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10. svibnja 2018. imao neizvršene osnove za plaćanje u neprekinutom razdoblju od 120 dana u ukupnom iznosu 6.049,12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23. svibnja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St-154/2018-3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754F1D" w:rsidP="00754F1D" w:rsidR="00754F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54F1D" w:rsidP="00754F1D" w:rsidR="00754F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754F1D" w:rsidP="00754F1D" w:rsidR="00754F1D">
      <w:pPr>
        <w:rPr>
          <w:rFonts w:cs="Times New Roman" w:eastAsia="Times New Roman"/>
          <w:szCs w:val="24"/>
        </w:rPr>
      </w:pPr>
    </w:p>
    <w:p w:rsidRDefault="00754F1D" w:rsidP="00754F1D" w:rsidR="00754F1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srpnja 2018. </w:t>
      </w:r>
    </w:p>
    <w:p w:rsidRDefault="00754F1D" w:rsidP="00754F1D" w:rsidR="00754F1D">
      <w:pPr>
        <w:rPr>
          <w:rFonts w:cs="Times New Roman" w:eastAsia="Times New Roman"/>
          <w:szCs w:val="24"/>
        </w:rPr>
      </w:pPr>
    </w:p>
    <w:p w:rsidRDefault="00754F1D" w:rsidP="00754F1D" w:rsidR="00754F1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54F1D" w:rsidP="00754F1D" w:rsidR="00754F1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17621">
        <w:rPr>
          <w:rFonts w:cs="Times New Roman" w:eastAsia="Times New Roman"/>
          <w:szCs w:val="24"/>
        </w:rPr>
        <w:t xml:space="preserve">, v. r. </w:t>
      </w:r>
    </w:p>
    <w:p w:rsidRDefault="00754F1D" w:rsidP="00754F1D" w:rsidR="00754F1D">
      <w:pPr>
        <w:jc w:val="left"/>
        <w:rPr>
          <w:rFonts w:cs="Times New Roman" w:eastAsia="Times New Roman"/>
          <w:szCs w:val="24"/>
        </w:rPr>
      </w:pPr>
    </w:p>
    <w:p w:rsidRDefault="00754F1D" w:rsidP="00754F1D" w:rsidR="00754F1D">
      <w:pPr>
        <w:jc w:val="left"/>
        <w:rPr>
          <w:rFonts w:cs="Times New Roman" w:eastAsia="Times New Roman"/>
          <w:szCs w:val="24"/>
        </w:rPr>
      </w:pPr>
    </w:p>
    <w:p w:rsidRDefault="00754F1D" w:rsidP="00754F1D" w:rsidR="00754F1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54F1D" w:rsidP="00754F1D" w:rsidR="00754F1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54F1D" w:rsidP="00754F1D" w:rsidR="00754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54F1D" w:rsidP="00754F1D" w:rsidR="00754F1D">
      <w:pPr>
        <w:rPr>
          <w:rFonts w:cs="Times New Roman" w:eastAsia="Times New Roman"/>
          <w:szCs w:val="24"/>
        </w:rPr>
      </w:pPr>
    </w:p>
    <w:p w:rsidRDefault="00754F1D" w:rsidP="00754F1D" w:rsidR="00754F1D">
      <w:pPr>
        <w:rPr>
          <w:rFonts w:cs="Times New Roman" w:eastAsia="Times New Roman"/>
          <w:szCs w:val="24"/>
        </w:rPr>
      </w:pPr>
    </w:p>
    <w:p w:rsidRDefault="00754F1D" w:rsidP="00754F1D" w:rsidR="00754F1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54F1D" w:rsidP="00754F1D" w:rsidR="00754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54F1D" w:rsidP="00754F1D" w:rsidR="00754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KAŠTEL VELI JOŽE d. o. o. Buzet, Opatija 20,</w:t>
      </w:r>
    </w:p>
    <w:p w:rsidRDefault="00754F1D" w:rsidP="00754F1D" w:rsidR="00754F1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754F1D" w:rsidP="00754F1D" w:rsidR="00754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54F1D" w:rsidP="00754F1D" w:rsidR="00754F1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</w:t>
      </w:r>
    </w:p>
    <w:p w:rsidRDefault="00754F1D" w:rsidP="00754F1D" w:rsidR="00754F1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54F1D" w:rsidP="00754F1D" w:rsidR="00754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54F1D" w:rsidP="00754F1D" w:rsidR="00754F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54F1D" w:rsidP="00754F1D" w:rsidR="00754F1D"/>
    <w:p w:rsidRDefault="00754F1D" w:rsidP="00754F1D" w:rsidR="00754F1D"/>
    <w:p w:rsidRDefault="00754F1D" w:rsidP="00754F1D" w:rsidR="00754F1D"/>
    <w:p w:rsidRDefault="00517621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F1D" w:rsidP="00754F1D" w:rsidR="00754F1D">
      <w:r>
        <w:separator/>
      </w:r>
    </w:p>
  </w:endnote>
  <w:endnote w:id="0" w:type="continuationSeparator">
    <w:p w:rsidRDefault="00754F1D" w:rsidP="00754F1D" w:rsidR="0075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F1D" w:rsidP="00754F1D" w:rsidR="00754F1D">
      <w:r>
        <w:separator/>
      </w:r>
    </w:p>
  </w:footnote>
  <w:footnote w:id="0" w:type="continuationSeparator">
    <w:p w:rsidRDefault="00754F1D" w:rsidP="00754F1D" w:rsidR="0075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4F1D" w:rsidR="00176F5B">
    <w:pPr>
      <w:pStyle w:val="Zaglavlje"/>
    </w:pPr>
    <w:r>
      <w:tab/>
      <w:t>2</w:t>
    </w:r>
    <w:r>
      <w:tab/>
      <w:t>11 St-154/2018-4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4F1D" w:rsidR="00176F5B">
    <w:pPr>
      <w:pStyle w:val="Zaglavlje"/>
    </w:pPr>
    <w:r>
      <w:tab/>
    </w:r>
    <w:r>
      <w:tab/>
      <w:t>11 St-154/2018-4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717"/>
    <w:rsid w:val="0004674C"/>
    <w:rsid w:val="000C1B8E"/>
    <w:rsid w:val="001F5509"/>
    <w:rsid w:val="002A0151"/>
    <w:rsid w:val="0047136B"/>
    <w:rsid w:val="00517621"/>
    <w:rsid w:val="00561B59"/>
    <w:rsid w:val="00754F1D"/>
    <w:rsid w:val="00965430"/>
    <w:rsid w:val="00F3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4F1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4F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4F1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4F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4F1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4F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4F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6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1762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176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176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4F1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4F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4F1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4F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4F1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4F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4F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6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762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76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76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KAŠTEL VELI JOŽE d.o.o. BUZET</izvorni_sadrzaj>
    <derivirana_varijabla naziv="DomainObject.Predmet.ProtustrankaFormated_1">  KAŠTEL VELI JOŽE d.o.o. BUZET</derivirana_varijabla>
  </DomainObject.Predmet.ProtustrankaFormated>
  <DomainObject.Predmet.ProtustrankaFormatedOIB>
    <izvorni_sadrzaj>  KAŠTEL VELI JOŽE d.o.o. BUZET, OIB 58165108725</izvorni_sadrzaj>
    <derivirana_varijabla naziv="DomainObject.Predmet.ProtustrankaFormatedOIB_1">  KAŠTEL VELI JOŽE d.o.o. BUZET, OIB 58165108725</derivirana_varijabla>
  </DomainObject.Predmet.ProtustrankaFormatedOIB>
  <DomainObject.Predmet.ProtustrankaFormatedWithAdress>
    <izvorni_sadrzaj> KAŠTEL VELI JOŽE d.o.o. BUZET, Opatija 20, 52420 Buzet</izvorni_sadrzaj>
    <derivirana_varijabla naziv="DomainObject.Predmet.ProtustrankaFormatedWithAdress_1"> KAŠTEL VELI JOŽE d.o.o. BUZET, Opatija 20, 52420 Buzet</derivirana_varijabla>
  </DomainObject.Predmet.ProtustrankaFormatedWithAdress>
  <DomainObject.Predmet.ProtustrankaFormatedWithAdressOIB>
    <izvorni_sadrzaj> KAŠTEL VELI JOŽE d.o.o. BUZET, OIB 58165108725, Opatija 20, 52420 Buzet</izvorni_sadrzaj>
    <derivirana_varijabla naziv="DomainObject.Predmet.ProtustrankaFormatedWithAdressOIB_1"> KAŠTEL VELI JOŽE d.o.o. BUZET, OIB 58165108725, Opatija 20, 52420 Buzet</derivirana_varijabla>
  </DomainObject.Predmet.ProtustrankaFormatedWithAdressOIB>
  <DomainObject.Predmet.ProtustrankaWithAdress>
    <izvorni_sadrzaj>KAŠTEL VELI JOŽE d.o.o. BUZET Opatija 20, 52420 Buzet</izvorni_sadrzaj>
    <derivirana_varijabla naziv="DomainObject.Predmet.ProtustrankaWithAdress_1">KAŠTEL VELI JOŽE d.o.o. BUZET Opatija 20, 52420 Buzet</derivirana_varijabla>
  </DomainObject.Predmet.ProtustrankaWithAdress>
  <DomainObject.Predmet.ProtustrankaWithAdressOIB>
    <izvorni_sadrzaj>KAŠTEL VELI JOŽE d.o.o. BUZET, OIB 58165108725, Opatija 20, 52420 Buzet</izvorni_sadrzaj>
    <derivirana_varijabla naziv="DomainObject.Predmet.ProtustrankaWithAdressOIB_1">KAŠTEL VELI JOŽE d.o.o. BUZET, OIB 58165108725, Opatija 20, 52420 Buzet</derivirana_varijabla>
  </DomainObject.Predmet.ProtustrankaWithAdressOIB>
  <DomainObject.Predmet.ProtustrankaNazivFormated>
    <izvorni_sadrzaj>KAŠTEL VELI JOŽE d.o.o. BUZET</izvorni_sadrzaj>
    <derivirana_varijabla naziv="DomainObject.Predmet.ProtustrankaNazivFormated_1">KAŠTEL VELI JOŽE d.o.o. BUZET</derivirana_varijabla>
  </DomainObject.Predmet.ProtustrankaNazivFormated>
  <DomainObject.Predmet.ProtustrankaNazivFormatedOIB>
    <izvorni_sadrzaj>KAŠTEL VELI JOŽE d.o.o. BUZET, OIB 58165108725</izvorni_sadrzaj>
    <derivirana_varijabla naziv="DomainObject.Predmet.ProtustrankaNazivFormatedOIB_1">KAŠTEL VELI JOŽE d.o.o. BUZET, OIB 58165108725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6049.12</izvorni_sadrzaj>
    <derivirana_varijabla naziv="DomainObject.Predmet.TrenutnaVrijednost_1">6049.12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KAŠTEL VELI JOŽE d.o.o. BUZET</item>
    </izvorni_sadrzaj>
    <derivirana_varijabla naziv="DomainObject.Predmet.ProtuStrankaListFormated_1">
      <item>KAŠTEL VELI JOŽE d.o.o. BUZET</item>
    </derivirana_varijabla>
  </DomainObject.Predmet.ProtuStrankaListFormated>
  <DomainObject.Predmet.ProtuStrankaListFormatedOIB>
    <izvorni_sadrzaj>
      <item>KAŠTEL VELI JOŽE d.o.o. BUZET, OIB 58165108725</item>
    </izvorni_sadrzaj>
    <derivirana_varijabla naziv="DomainObject.Predmet.ProtuStrankaListFormatedOIB_1">
      <item>KAŠTEL VELI JOŽE d.o.o. BUZET, OIB 58165108725</item>
    </derivirana_varijabla>
  </DomainObject.Predmet.ProtuStrankaListFormatedOIB>
  <DomainObject.Predmet.ProtuStrankaListFormatedWithAdress>
    <izvorni_sadrzaj>
      <item>KAŠTEL VELI JOŽE d.o.o. BUZET, Opatija 20, 52420 Buzet</item>
    </izvorni_sadrzaj>
    <derivirana_varijabla naziv="DomainObject.Predmet.ProtuStrankaListFormatedWithAdress_1">
      <item>KAŠTEL VELI JOŽE d.o.o. BUZET, Opatija 20, 52420 Buzet</item>
    </derivirana_varijabla>
  </DomainObject.Predmet.ProtuStrankaListFormatedWithAdress>
  <DomainObject.Predmet.ProtuStrankaListFormatedWithAdressOIB>
    <izvorni_sadrzaj>
      <item>KAŠTEL VELI JOŽE d.o.o. BUZET, OIB 58165108725, Opatija 20, 52420 Buzet</item>
    </izvorni_sadrzaj>
    <derivirana_varijabla naziv="DomainObject.Predmet.ProtuStrankaListFormatedWithAdressOIB_1">
      <item>KAŠTEL VELI JOŽE d.o.o. BUZET, OIB 58165108725, Opatija 20, 52420 Buzet</item>
    </derivirana_varijabla>
  </DomainObject.Predmet.ProtuStrankaListFormatedWithAdressOIB>
  <DomainObject.Predmet.ProtuStrankaListNazivFormated>
    <izvorni_sadrzaj>
      <item>KAŠTEL VELI JOŽE d.o.o. BUZET</item>
    </izvorni_sadrzaj>
    <derivirana_varijabla naziv="DomainObject.Predmet.ProtuStrankaListNazivFormated_1">
      <item>KAŠTEL VELI JOŽE d.o.o. BUZET</item>
    </derivirana_varijabla>
  </DomainObject.Predmet.ProtuStrankaListNazivFormated>
  <DomainObject.Predmet.ProtuStrankaListNazivFormatedOIB>
    <izvorni_sadrzaj>
      <item>KAŠTEL VELI JOŽE d.o.o. BUZET, OIB 58165108725</item>
    </izvorni_sadrzaj>
    <derivirana_varijabla naziv="DomainObject.Predmet.ProtuStrankaListNazivFormatedOIB_1">
      <item>KAŠTEL VELI JOŽE d.o.o. BUZET, OIB 58165108725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KAŠTEL VELI JOŽE d.o.o. BUZET</izvorni_sadrzaj>
    <derivirana_varijabla naziv="DomainObject.Predmet.ProtustrankaIDrugi_1">KAŠTEL VELI JOŽE d.o.o. BUZET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KAŠTEL VELI JOŽE d.o.o. BUZET, OIB 58165108725, Opatija 20, 52420 Buzet</izvorni_sadrzaj>
    <derivirana_varijabla naziv="DomainObject.Predmet.ProtustrankaIDrugiAdressOIB_1">KAŠTEL VELI JOŽE d.o.o. BUZET, OIB 58165108725, Opatija 20,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KAŠTEL VELI JOŽE d.o.o. BUZET</item>
    </izvorni_sadrzaj>
    <derivirana_varijabla naziv="DomainObject.Predmet.SudioniciListNaziv_1">
      <item>FINANCIJSKA AGENCIJA, RC RIJEKA, PODRUŽNICA PULA, PULA</item>
      <item>KAŠTEL VELI JOŽE d.o.o. BUZET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KAŠTEL VELI JOŽE d.o.o. BUZET, OIB 58165108725, Opatija 20,52420 Buzet</item>
    </izvorni_sadrzaj>
    <derivirana_varijabla naziv="DomainObject.Predmet.SudioniciListAdressOIB_1">
      <item>FINANCIJSKA AGENCIJA, RC RIJEKA, PODRUŽNICA PULA, PULA, OIB 85821130368, F. Kurelca 8,51000 Rijeka</item>
      <item>KAŠTEL VELI JOŽE d.o.o. BUZET, OIB 58165108725, Opatija 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58165108725</item>
    </izvorni_sadrzaj>
    <derivirana_varijabla naziv="DomainObject.Predmet.SudioniciListNazivOIB_1">
      <item>, OIB 85821130368</item>
      <item>, OIB 58165108725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3624</properties:Characters>
  <properties:Lines>87</properties:Lines>
  <properties:Paragraphs>31</properties:Paragraphs>
  <properties:TotalTime>1</properties:TotalTime>
  <properties:ScaleCrop>false</properties:ScaleCrop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2018-07-27T07:51:00Z</dcterms:created>
  <dc:creator>Morena Brajuha</dc:creator>
  <dc:description/>
  <cp:keywords/>
  <cp:lastModifiedBy>Morena Brajuha</cp:lastModifiedBy>
  <cp:lastPrinted>2018-07-30T07:23:00Z</cp:lastPrinted>
  <dcterms:modified xmlns:xsi="http://www.w3.org/2001/XMLSchema-instance" xsi:type="dcterms:W3CDTF">2018-07-30T07:23:00Z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(St-154-18 Kaštel veli Jože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