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e119" w14:paraId="2f4e11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2B541F">
        <w:t>808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2B541F">
        <w:t xml:space="preserve"> DN 79 j.d.o.o., Marof 22, Peklenica, OIB: 24462020500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50F3F">
        <w:t xml:space="preserve"> </w:t>
      </w:r>
      <w:r w:rsidR="002B541F">
        <w:t>DN 79 j.d.o.o., Marof 22, Peklenica, OIB: 24462020500</w:t>
      </w:r>
      <w:r w:rsidR="00740000">
        <w:t xml:space="preserve">, </w:t>
      </w:r>
      <w:r w:rsidR="00CB6C18">
        <w:t xml:space="preserve">iznosi </w:t>
      </w:r>
      <w:r w:rsidR="002B541F">
        <w:t>217,43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0C00E4">
        <w:t xml:space="preserve"> </w:t>
      </w:r>
      <w:r w:rsidR="002B541F">
        <w:t>Dalibor Novak, Peklenica, Marof 22, OIB: 37028438054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BCC" w:rsidR="00EA6BCC">
      <w:r>
        <w:separator/>
      </w:r>
    </w:p>
  </w:endnote>
  <w:endnote w:id="0" w:type="continuationSeparator">
    <w:p w:rsidRDefault="00EA6BCC" w:rsidR="00EA6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BCC" w:rsidR="00EA6BCC">
      <w:r>
        <w:separator/>
      </w:r>
    </w:p>
  </w:footnote>
  <w:footnote w:id="0" w:type="continuationSeparator">
    <w:p w:rsidRDefault="00EA6BCC" w:rsidR="00EA6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22AD"/>
    <w:rsid w:val="00274464"/>
    <w:rsid w:val="00290391"/>
    <w:rsid w:val="002A2674"/>
    <w:rsid w:val="002A750B"/>
    <w:rsid w:val="002B49A1"/>
    <w:rsid w:val="002B541F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26931"/>
    <w:rsid w:val="00B34567"/>
    <w:rsid w:val="00B346C2"/>
    <w:rsid w:val="00B37ED5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65E3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A6BCC"/>
    <w:rsid w:val="00F10C2B"/>
    <w:rsid w:val="00F61E17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E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E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E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E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E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E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E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E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St-808/2015</izvorni_sadrzaj>
    <derivirana_varijabla naziv="DomainObject.Predmet.OznakaBroj_1">St-808/2015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 79 jednostavno društvo s ograničenom odgovornošću za ugostiteljstvo i druge usluge</izvorni_sadrzaj>
    <derivirana_varijabla naziv="DomainObject.Predmet.ProtustrankaFormated_1">  DN 79 jednostavno društvo s ograničenom odgovornošću za ugostiteljstvo i druge usluge</derivirana_varijabla>
  </DomainObject.Predmet.ProtustrankaFormated>
  <DomainObject.Predmet.ProtustrankaFormatedOIB>
    <izvorni_sadrzaj>  DN 79 jednostavno društvo s ograničenom odgovornošću za ugostiteljstvo i druge usluge, OIB 24462020500</izvorni_sadrzaj>
    <derivirana_varijabla naziv="DomainObject.Predmet.ProtustrankaFormatedOIB_1">  DN 79 jednostavno društvo s ograničenom odgovornošću za ugostiteljstvo i druge usluge, OIB 24462020500</derivirana_varijabla>
  </DomainObject.Predmet.ProtustrankaFormatedOIB>
  <DomainObject.Predmet.ProtustrankaFormatedWithAdress>
    <izvorni_sadrzaj> DN 79 jednostavno društvo s ograničenom odgovornošću za ugostiteljstvo i druge usluge, Marof 22, 40315 Peklenica</izvorni_sadrzaj>
    <derivirana_varijabla naziv="DomainObject.Predmet.ProtustrankaFormatedWithAdress_1"> DN 79 jednostavno društvo s ograničenom odgovornošću za ugostiteljstvo i druge usluge, Marof 22, 40315 Peklenica</derivirana_varijabla>
  </DomainObject.Predmet.ProtustrankaFormatedWithAdress>
  <DomainObject.Predmet.ProtustrankaFormatedWithAdressOIB>
    <izvorni_sadrzaj> DN 79 jednostavno društvo s ograničenom odgovornošću za ugostiteljstvo i druge usluge, OIB 24462020500, Marof 22, 40315 Peklenica</izvorni_sadrzaj>
    <derivirana_varijabla naziv="DomainObject.Predmet.ProtustrankaFormatedWithAdressOIB_1"> DN 79 jednostavno društvo s ograničenom odgovornošću za ugostiteljstvo i druge usluge, OIB 24462020500, Marof 22, 40315 Peklenica</derivirana_varijabla>
  </DomainObject.Predmet.ProtustrankaFormatedWithAdressOIB>
  <DomainObject.Predmet.ProtustrankaWithAdress>
    <izvorni_sadrzaj>DN 79 jednostavno društvo s ograničenom odgovornošću za ugostiteljstvo i druge usluge Marof 22, 40315 Peklenica</izvorni_sadrzaj>
    <derivirana_varijabla naziv="DomainObject.Predmet.ProtustrankaWithAdress_1">DN 79 jednostavno društvo s ograničenom odgovornošću za ugostiteljstvo i druge usluge Marof 22, 40315 Peklenica</derivirana_varijabla>
  </DomainObject.Predmet.ProtustrankaWithAdress>
  <DomainObject.Predmet.ProtustrankaWithAdressOIB>
    <izvorni_sadrzaj>DN 79 jednostavno društvo s ograničenom odgovornošću za ugostiteljstvo i druge usluge, OIB 24462020500, Marof 22, 40315 Peklenica</izvorni_sadrzaj>
    <derivirana_varijabla naziv="DomainObject.Predmet.ProtustrankaWithAdressOIB_1">DN 79 jednostavno društvo s ograničenom odgovornošću za ugostiteljstvo i druge usluge, OIB 24462020500, Marof 22, 40315 Peklenica</derivirana_varijabla>
  </DomainObject.Predmet.ProtustrankaWithAdressOIB>
  <DomainObject.Predmet.ProtustrankaNazivFormated>
    <izvorni_sadrzaj>DN 79 jednostavno društvo s ograničenom odgovornošću za ugostiteljstvo i druge usluge</izvorni_sadrzaj>
    <derivirana_varijabla naziv="DomainObject.Predmet.ProtustrankaNazivFormated_1">DN 79 jednostavno društvo s ograničenom odgovornošću za ugostiteljstvo i druge usluge</derivirana_varijabla>
  </DomainObject.Predmet.ProtustrankaNazivFormated>
  <DomainObject.Predmet.ProtustrankaNazivFormatedOIB>
    <izvorni_sadrzaj>DN 79 jednostavno društvo s ograničenom odgovornošću za ugostiteljstvo i druge usluge, OIB 24462020500</izvorni_sadrzaj>
    <derivirana_varijabla naziv="DomainObject.Predmet.ProtustrankaNazivFormatedOIB_1">DN 79 jednostavno društvo s ograničenom odgovornošću za ugostiteljstvo i druge usluge, OIB 24462020500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217.43</izvorni_sadrzaj>
    <derivirana_varijabla naziv="DomainObject.Predmet.TrenutnaVrijednost_1">217.43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DN 79 jednostavno društvo s ograničenom odgovornošću za ugostiteljstvo i druge usluge</item>
    </izvorni_sadrzaj>
    <derivirana_varijabla naziv="DomainObject.Predmet.ProtuStrankaListFormated_1">
      <item>DN 79 jednostavno društvo s ograničenom odgovornošću za ugostiteljstvo i druge usluge</item>
    </derivirana_varijabla>
  </DomainObject.Predmet.ProtuStrankaListFormated>
  <DomainObject.Predmet.ProtuStrankaListFormatedOIB>
    <izvorni_sadrzaj>
      <item>DN 79 jednostavno društvo s ograničenom odgovornošću za ugostiteljstvo i druge usluge, OIB 24462020500</item>
    </izvorni_sadrzaj>
    <derivirana_varijabla naziv="DomainObject.Predmet.ProtuStrankaListFormatedOIB_1">
      <item>DN 79 jednostavno društvo s ograničenom odgovornošću za ugostiteljstvo i druge usluge, OIB 24462020500</item>
    </derivirana_varijabla>
  </DomainObject.Predmet.ProtuStrankaListFormatedOIB>
  <DomainObject.Predmet.ProtuStrankaListFormatedWithAdress>
    <izvorni_sadrzaj>
      <item>DN 79 jednostavno društvo s ograničenom odgovornošću za ugostiteljstvo i druge usluge, Marof 22, 40315 Peklenica</item>
    </izvorni_sadrzaj>
    <derivirana_varijabla naziv="DomainObject.Predmet.ProtuStrankaListFormatedWithAdress_1">
      <item>DN 79 jednostavno društvo s ograničenom odgovornošću za ugostiteljstvo i druge usluge, Marof 22, 40315 Peklenica</item>
    </derivirana_varijabla>
  </DomainObject.Predmet.ProtuStrankaListFormatedWithAdress>
  <DomainObject.Predmet.ProtuStrankaListFormatedWithAdressOIB>
    <izvorni_sadrzaj>
      <item>DN 79 jednostavno društvo s ograničenom odgovornošću za ugostiteljstvo i druge usluge, OIB 24462020500, Marof 22, 40315 Peklenica</item>
    </izvorni_sadrzaj>
    <derivirana_varijabla naziv="DomainObject.Predmet.ProtuStrankaListFormatedWithAdressOIB_1">
      <item>DN 79 jednostavno društvo s ograničenom odgovornošću za ugostiteljstvo i druge usluge, OIB 24462020500, Marof 22, 40315 Peklenica</item>
    </derivirana_varijabla>
  </DomainObject.Predmet.ProtuStrankaListFormatedWithAdressOIB>
  <DomainObject.Predmet.ProtuStrankaListNazivFormated>
    <izvorni_sadrzaj>
      <item>DN 79 jednostavno društvo s ograničenom odgovornošću za ugostiteljstvo i druge usluge</item>
    </izvorni_sadrzaj>
    <derivirana_varijabla naziv="DomainObject.Predmet.ProtuStrankaListNazivFormated_1">
      <item>DN 79 jednostavno društvo s ograničenom odgovornošću za ugostiteljstvo i druge usluge</item>
    </derivirana_varijabla>
  </DomainObject.Predmet.ProtuStrankaListNazivFormated>
  <DomainObject.Predmet.ProtuStrankaListNazivFormatedOIB>
    <izvorni_sadrzaj>
      <item>DN 79 jednostavno društvo s ograničenom odgovornošću za ugostiteljstvo i druge usluge, OIB 24462020500</item>
    </izvorni_sadrzaj>
    <derivirana_varijabla naziv="DomainObject.Predmet.ProtuStrankaListNazivFormatedOIB_1">
      <item>DN 79 jednostavno društvo s ograničenom odgovornošću za ugostiteljstvo i druge usluge, OIB 24462020500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DN 79 jednostavno društvo s ograničenom odgovornošću za ugostiteljstvo i druge usluge</izvorni_sadrzaj>
    <derivirana_varijabla naziv="DomainObject.Predmet.ProtustrankaIDrugi_1">DN 79 jednostavno društvo s ograničenom odgovornošću za ugostiteljstvo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DN 79 jednostavno društvo s ograničenom odgovornošću za ugostiteljstvo i druge usluge, OIB 24462020500, Marof 22, 40315 Peklenica</izvorni_sadrzaj>
    <derivirana_varijabla naziv="DomainObject.Predmet.ProtustrankaIDrugiAdressOIB_1">DN 79 jednostavno društvo s ograničenom odgovornošću za ugostiteljstvo i druge usluge, OIB 24462020500, Marof 22,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DN 79 jednostavno društvo s ograničenom odgovornošću za ugostiteljstvo i druge usluge</item>
      <item>E-oglasna ploča</item>
      <item>Sudski registar</item>
    </izvorni_sadrzaj>
    <derivirana_varijabla naziv="DomainObject.Predmet.SudioniciListNaziv_1">
      <item>Financijska agencija</item>
      <item>DN 79 jednostavno društvo s ograničenom odgovornošću za ugostiteljstvo i druge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DN 79 jednostavno društvo s ograničenom odgovornošću za ugostiteljstvo i druge usluge, OIB 24462020500, Marof 22,40315 Peklenica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DN 79 jednostavno društvo s ograničenom odgovornošću za ugostiteljstvo i druge usluge, OIB 24462020500, Marof 22,40315 Peklenica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24462020500</item>
      <item>, OIB null</item>
      <item>, OIB null</item>
    </izvorni_sadrzaj>
    <derivirana_varijabla naziv="DomainObject.Predmet.SudioniciListNazivOIB_1">
      <item>, OIB 85821130368</item>
      <item>, OIB 24462020500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08597-6916-42F9-9D78-E727A6616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1832</properties:Characters>
  <properties:Lines>46</properties:Lines>
  <properties:Paragraphs>14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2016-01-14T09:52:00Z</cp:lastPrinted>
  <dcterms:modified xmlns:xsi="http://www.w3.org/2001/XMLSchema-instance" xsi:type="dcterms:W3CDTF">2016-01-14T09:52:00Z</dcterms:modified>
  <cp:revision>41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