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736b" w14:paraId="bf2736b" w:rsidRDefault="00F00CCC" w:rsidR="00F00CCC" w:rsidRPr="0023471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A024D9" w:rsidP="00E25174" w:rsidR="00E25174" w:rsidRPr="0023471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   REPUBLIKA HRVATSKA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TRGOVAČKI SUD U ZAGREBU</w:t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>31-ST-</w:t>
      </w:r>
      <w:r w:rsidR="00536E6A">
        <w:rPr>
          <w:rFonts w:cs="Times New Roman" w:hAnsi="Times New Roman" w:ascii="Times New Roman"/>
        </w:rPr>
        <w:t>1057/14-33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Zagreb, Amruševa 2/II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</w:p>
    <w:p w:rsidRDefault="00F25039" w:rsidP="00F25039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E P U B L I K A    H R V A T S K A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J E Š E N J E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jc w:val="both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536E6A" w:rsidRPr="00207A6E">
        <w:rPr>
          <w:rFonts w:cs="Times New Roman" w:hAnsi="Times New Roman" w:ascii="Times New Roman"/>
        </w:rPr>
        <w:t>AGRO-MAK d.o.o. Konjščina, Varaždinska 16A MBS: 080338823, OIB: 60625303349</w:t>
      </w:r>
      <w:r w:rsidR="00536E6A">
        <w:t xml:space="preserve"> </w:t>
      </w:r>
      <w:r w:rsidR="00C47C72">
        <w:rPr>
          <w:rFonts w:cs="Times New Roman" w:hAnsi="Times New Roman" w:ascii="Times New Roman"/>
        </w:rPr>
        <w:t xml:space="preserve">dana </w:t>
      </w:r>
      <w:r w:rsidR="00536E6A">
        <w:rPr>
          <w:rFonts w:cs="Times New Roman" w:hAnsi="Times New Roman" w:ascii="Times New Roman"/>
        </w:rPr>
        <w:t xml:space="preserve">23. veljače 2016. </w:t>
      </w:r>
      <w:r w:rsidR="00FA6485">
        <w:rPr>
          <w:rFonts w:cs="Times New Roman" w:hAnsi="Times New Roman" w:ascii="Times New Roman"/>
        </w:rPr>
        <w:t>godine</w:t>
      </w:r>
    </w:p>
    <w:p w:rsidRDefault="00E25174" w:rsidP="00E25174" w:rsidR="00E25174" w:rsidRPr="00234719">
      <w:pPr>
        <w:jc w:val="both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r i j e š i o    j e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F81BF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  <w:t xml:space="preserve">1. </w:t>
      </w:r>
      <w:r w:rsidR="00034176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 xml:space="preserve">Stečajnom upravitelju </w:t>
      </w:r>
      <w:r w:rsidR="00536E6A">
        <w:rPr>
          <w:rFonts w:cs="Times New Roman" w:hAnsi="Times New Roman" w:ascii="Times New Roman"/>
        </w:rPr>
        <w:t>Dušku Korugi</w:t>
      </w:r>
      <w:r w:rsidR="00F81BF9" w:rsidRPr="00F81BF9">
        <w:rPr>
          <w:rFonts w:cs="Times New Roman" w:hAnsi="Times New Roman" w:ascii="Times New Roman"/>
        </w:rPr>
        <w:t xml:space="preserve">  iz Zagreba, </w:t>
      </w:r>
      <w:r w:rsidR="00536E6A">
        <w:rPr>
          <w:rFonts w:cs="Times New Roman" w:hAnsi="Times New Roman" w:ascii="Times New Roman"/>
        </w:rPr>
        <w:t xml:space="preserve">Ilica 129 </w:t>
      </w:r>
      <w:r w:rsidRPr="00234719">
        <w:rPr>
          <w:rFonts w:cs="Times New Roman" w:hAnsi="Times New Roman" w:ascii="Times New Roman"/>
        </w:rPr>
        <w:t xml:space="preserve">određuje se nagrada u </w:t>
      </w:r>
      <w:r w:rsidR="00F81BF9">
        <w:rPr>
          <w:rFonts w:cs="Times New Roman" w:hAnsi="Times New Roman" w:ascii="Times New Roman"/>
        </w:rPr>
        <w:t xml:space="preserve">bruto </w:t>
      </w:r>
      <w:r w:rsidRPr="00234719">
        <w:rPr>
          <w:rFonts w:cs="Times New Roman" w:hAnsi="Times New Roman" w:ascii="Times New Roman"/>
        </w:rPr>
        <w:t xml:space="preserve">iznosu od </w:t>
      </w:r>
      <w:r w:rsidR="00034176">
        <w:rPr>
          <w:rFonts w:cs="Times New Roman" w:hAnsi="Times New Roman" w:ascii="Times New Roman"/>
        </w:rPr>
        <w:t>……..</w:t>
      </w:r>
      <w:r w:rsidR="00F81BF9">
        <w:rPr>
          <w:rFonts w:cs="Times New Roman" w:hAnsi="Times New Roman" w:ascii="Times New Roman"/>
        </w:rPr>
        <w:t xml:space="preserve"> kuna</w:t>
      </w:r>
      <w:r w:rsidR="00536E6A">
        <w:rPr>
          <w:rFonts w:cs="Times New Roman" w:hAnsi="Times New Roman" w:ascii="Times New Roman"/>
        </w:rPr>
        <w:t xml:space="preserve"> (…… kuna neto)</w:t>
      </w:r>
      <w:r w:rsidR="00F81BF9">
        <w:rPr>
          <w:rFonts w:cs="Times New Roman" w:hAnsi="Times New Roman" w:ascii="Times New Roman"/>
        </w:rPr>
        <w:t>.</w:t>
      </w:r>
    </w:p>
    <w:p w:rsidRDefault="00F81BF9" w:rsidP="00E25174" w:rsidR="00E25174" w:rsidRPr="0023471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25174" w:rsidRPr="00234719">
        <w:rPr>
          <w:rFonts w:cs="Times New Roman" w:hAnsi="Times New Roman" w:ascii="Times New Roman"/>
        </w:rPr>
        <w:t>2.</w:t>
      </w:r>
      <w:r w:rsidR="00E25174" w:rsidRPr="00234719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</w:p>
    <w:p w:rsidRDefault="00E25174" w:rsidP="00E25174" w:rsidR="00E25174" w:rsidRPr="00234719">
      <w:pPr>
        <w:ind w:firstLine="708"/>
        <w:rPr>
          <w:rFonts w:cs="Times New Roman" w:hAnsi="Times New Roman" w:ascii="Times New Roman"/>
        </w:rPr>
      </w:pPr>
    </w:p>
    <w:p w:rsidRDefault="00C47C72" w:rsidP="00E25174" w:rsidR="00E25174" w:rsidRPr="0023471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536E6A">
        <w:rPr>
          <w:rFonts w:cs="Times New Roman" w:hAnsi="Times New Roman" w:ascii="Times New Roman"/>
        </w:rPr>
        <w:t xml:space="preserve">23. veljače 2016. </w:t>
      </w:r>
      <w:r w:rsidR="00FA6485">
        <w:rPr>
          <w:rFonts w:cs="Times New Roman" w:hAnsi="Times New Roman" w:ascii="Times New Roman"/>
        </w:rPr>
        <w:t xml:space="preserve"> </w:t>
      </w:r>
      <w:r w:rsidR="00E25174" w:rsidRPr="00234719">
        <w:rPr>
          <w:rFonts w:cs="Times New Roman" w:hAnsi="Times New Roman" w:ascii="Times New Roman"/>
        </w:rPr>
        <w:t xml:space="preserve"> </w:t>
      </w:r>
    </w:p>
    <w:p w:rsidRDefault="00E25174" w:rsidP="00E25174" w:rsidR="00E25174" w:rsidRPr="00234719">
      <w:pPr>
        <w:jc w:val="center"/>
        <w:rPr>
          <w:rFonts w:cs="Times New Roman" w:hAnsi="Times New Roman" w:ascii="Times New Roman"/>
        </w:rPr>
      </w:pP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 xml:space="preserve">STEČAJNI SUDAC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</w:r>
      <w:r w:rsidRPr="00234719">
        <w:rPr>
          <w:rFonts w:cs="Times New Roman" w:hAnsi="Times New Roman" w:ascii="Times New Roman"/>
        </w:rPr>
        <w:tab/>
        <w:t>Nada Kraljić</w:t>
      </w:r>
      <w:r w:rsidR="00207A6E">
        <w:rPr>
          <w:rFonts w:cs="Times New Roman" w:hAnsi="Times New Roman" w:ascii="Times New Roman"/>
        </w:rPr>
        <w:t>,v.r.</w:t>
      </w:r>
      <w:r w:rsidRPr="00234719">
        <w:rPr>
          <w:rFonts w:cs="Times New Roman" w:hAnsi="Times New Roman" w:ascii="Times New Roman"/>
        </w:rPr>
        <w:t xml:space="preserve"> 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>POUKA O PRAVNOM LIJEKU</w:t>
      </w:r>
    </w:p>
    <w:p w:rsidRDefault="00E25174" w:rsidP="00E25174" w:rsidR="00E25174" w:rsidRPr="00234719">
      <w:pPr>
        <w:rPr>
          <w:rFonts w:cs="Times New Roman" w:hAnsi="Times New Roman" w:ascii="Times New Roman"/>
        </w:rPr>
      </w:pPr>
      <w:r w:rsidRPr="00234719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E25174" w:rsidR="00A0722C">
      <w:pPr>
        <w:rPr>
          <w:rFonts w:cs="Times New Roman" w:hAnsi="Times New Roman" w:ascii="Times New Roman"/>
        </w:rPr>
      </w:pPr>
    </w:p>
    <w:p w:rsidRDefault="00207A6E" w:rsidR="00207A6E" w:rsidRPr="00207A6E">
      <w:pPr>
        <w:rPr>
          <w:rFonts w:cs="Times New Roman" w:hAnsi="Times New Roman" w:ascii="Times New Roman"/>
        </w:rPr>
      </w:pP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</w:r>
      <w:r w:rsidRPr="00207A6E">
        <w:rPr>
          <w:rFonts w:cs="Times New Roman" w:hAnsi="Times New Roman" w:ascii="Times New Roman"/>
        </w:rPr>
        <w:tab/>
        <w:t>Za točnost otpravka-ovl.službenik</w:t>
      </w:r>
    </w:p>
    <w:p w:rsidRDefault="00207A6E" w:rsidP="00207A6E" w:rsidR="00207A6E" w:rsidRPr="00207A6E">
      <w:pPr>
        <w:ind w:firstLine="708" w:left="6372"/>
        <w:rPr>
          <w:rFonts w:cs="Times New Roman" w:hAnsi="Times New Roman" w:ascii="Times New Roman"/>
        </w:rPr>
      </w:pPr>
      <w:r w:rsidRPr="00207A6E">
        <w:rPr>
          <w:rFonts w:cs="Times New Roman" w:hAnsi="Times New Roman" w:ascii="Times New Roman"/>
        </w:rPr>
        <w:t>Vinka Mihalinčić</w:t>
      </w:r>
    </w:p>
    <w:p w:rsidRDefault="00536E6A" w:rsidP="00E25174" w:rsidR="00536E6A" w:rsidRPr="00234719">
      <w:pPr>
        <w:rPr>
          <w:rFonts w:cs="Times New Roman" w:hAnsi="Times New Roman" w:ascii="Times New Roman"/>
        </w:rPr>
      </w:pPr>
    </w:p>
    <w:sectPr w:rsidSect="00E25174" w:rsidR="00536E6A" w:rsidRPr="00234719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34176"/>
    <w:rsid w:val="00053FF7"/>
    <w:rsid w:val="000B20A2"/>
    <w:rsid w:val="001D53F6"/>
    <w:rsid w:val="001D6720"/>
    <w:rsid w:val="001E331C"/>
    <w:rsid w:val="00207A6E"/>
    <w:rsid w:val="00234719"/>
    <w:rsid w:val="0037316C"/>
    <w:rsid w:val="003A5955"/>
    <w:rsid w:val="003E5635"/>
    <w:rsid w:val="00536E6A"/>
    <w:rsid w:val="0056151C"/>
    <w:rsid w:val="0066671F"/>
    <w:rsid w:val="006B59A3"/>
    <w:rsid w:val="00717992"/>
    <w:rsid w:val="00780340"/>
    <w:rsid w:val="009B3A42"/>
    <w:rsid w:val="009B7031"/>
    <w:rsid w:val="00A024D9"/>
    <w:rsid w:val="00A0722C"/>
    <w:rsid w:val="00C47C72"/>
    <w:rsid w:val="00C62E9A"/>
    <w:rsid w:val="00D33BCF"/>
    <w:rsid w:val="00D74924"/>
    <w:rsid w:val="00D86CE9"/>
    <w:rsid w:val="00E25174"/>
    <w:rsid w:val="00F00CCC"/>
    <w:rsid w:val="00F25039"/>
    <w:rsid w:val="00F265C8"/>
    <w:rsid w:val="00F4041C"/>
    <w:rsid w:val="00F81BF9"/>
    <w:rsid w:val="00FA6485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A6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A6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BEZ
NAZNAKE IZNOSA</izvorni_sadrzaj>
    <derivirana_varijabla naziv="DomainObject.Primjedba_1">OBAVIJEST O NAGRADI BEZ
NAZNAKE IZNOSA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AAD79-A2C8-4B47-8DC4-266B3997C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785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2016-02-23T10:18:00Z</dcterms:created>
  <dc:creator>vmihalincic</dc:creator>
  <cp:lastModifiedBy>Vinka Mihalinčić</cp:lastModifiedBy>
  <cp:lastPrinted>2015-09-16T08:49:00Z</cp:lastPrinted>
  <dcterms:modified xmlns:xsi="http://www.w3.org/2001/XMLSchema-instance" xsi:type="dcterms:W3CDTF">2016-02-23T10:19:00Z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