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f423" w14:paraId="562f423" w:rsidRDefault="00B43FE3" w:rsidP="006B708C" w:rsidR="002D2245" w:rsidRPr="00586DD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-85725</wp:posOffset>
            </wp:positionH>
            <wp:positionV relativeFrom="paragraph">
              <wp:posOffset>142875</wp:posOffset>
            </wp:positionV>
            <wp:extent cy="834390" cx="628015"/>
            <wp:effectExtent b="3810" r="63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4390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28AE">
        <w:rPr>
          <w:noProof/>
          <w:lang w:eastAsia="hr-HR"/>
        </w:rPr>
        <w:t xml:space="preserve">                 </w:t>
      </w:r>
    </w:p>
    <w:p w:rsidRDefault="002D2245" w:rsidP="006B708C" w:rsidR="002D2245" w:rsidRPr="00586DD5">
      <w:pPr>
        <w:rPr>
          <w:b/>
        </w:rPr>
      </w:pPr>
    </w:p>
    <w:p w:rsidRDefault="002D2245" w:rsidP="006B708C" w:rsidR="002D2245" w:rsidRPr="00586DD5">
      <w:pPr>
        <w:rPr>
          <w:b/>
        </w:rPr>
      </w:pPr>
    </w:p>
    <w:p w:rsidRDefault="00B43FE3" w:rsidP="00586DD5" w:rsidR="00B43FE3"/>
    <w:p w:rsidRDefault="00B43FE3" w:rsidP="00586DD5" w:rsidR="00B43FE3"/>
    <w:p w:rsidRDefault="008E28AE" w:rsidP="00586DD5" w:rsidR="008E28AE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A82A43">
        <w:t>-651/15</w:t>
      </w:r>
      <w:r w:rsidR="000573BA">
        <w:t>-147</w:t>
      </w:r>
    </w:p>
    <w:p w:rsidRDefault="00586DD5" w:rsidP="00586DD5" w:rsidR="00586DD5" w:rsidRPr="00586DD5">
      <w:r w:rsidRPr="00586DD5">
        <w:t>Amruševa 2/II</w:t>
      </w:r>
    </w:p>
    <w:p w:rsidRDefault="00BF6AFD" w:rsidP="00264933" w:rsidR="00BF6AFD">
      <w:pPr>
        <w:jc w:val="both"/>
      </w:pPr>
    </w:p>
    <w:p w:rsidRDefault="005E622B" w:rsidP="00BF6AFD" w:rsidR="00556003">
      <w:pPr>
        <w:jc w:val="right"/>
      </w:pPr>
      <w:r>
        <w:t>Financijska agencija</w:t>
      </w:r>
    </w:p>
    <w:p w:rsidRDefault="005E622B" w:rsidP="00BF6AFD" w:rsidR="005E622B">
      <w:pPr>
        <w:jc w:val="right"/>
      </w:pPr>
      <w:r>
        <w:t>Regionalni centar Zagreb</w:t>
      </w:r>
    </w:p>
    <w:p w:rsidRDefault="005E622B" w:rsidP="008E28AE" w:rsidR="005E622B">
      <w:pPr>
        <w:spacing w:lineRule="auto" w:line="276"/>
        <w:jc w:val="right"/>
      </w:pPr>
      <w:r>
        <w:t xml:space="preserve">Ulica grada Vukovara 70, </w:t>
      </w:r>
    </w:p>
    <w:p w:rsidRDefault="005E622B" w:rsidP="008E28AE" w:rsidR="005E622B">
      <w:pPr>
        <w:spacing w:lineRule="auto" w:line="276"/>
        <w:jc w:val="right"/>
      </w:pPr>
      <w:r>
        <w:t>10000 Zagreb</w:t>
      </w:r>
    </w:p>
    <w:p w:rsidRDefault="00BF6AFD" w:rsidP="008E28AE" w:rsidR="00BF6AFD">
      <w:pPr>
        <w:spacing w:lineRule="auto" w:line="276"/>
        <w:jc w:val="right"/>
      </w:pPr>
    </w:p>
    <w:p w:rsidRDefault="00BF6AFD" w:rsidP="008E28AE" w:rsidR="00BF6AFD">
      <w:pPr>
        <w:spacing w:lineRule="auto" w:line="276"/>
        <w:jc w:val="both"/>
      </w:pPr>
    </w:p>
    <w:p w:rsidRDefault="00BF6AFD" w:rsidP="008E28AE" w:rsidR="005E0B33">
      <w:pPr>
        <w:spacing w:lineRule="auto" w:line="276"/>
        <w:ind w:firstLine="720"/>
        <w:jc w:val="both"/>
      </w:pPr>
      <w:r>
        <w:t>U povodu Vašeg dopisa od</w:t>
      </w:r>
      <w:r w:rsidR="000C05A0">
        <w:t xml:space="preserve"> </w:t>
      </w:r>
      <w:r w:rsidR="005E0B33">
        <w:t>7. svibnja</w:t>
      </w:r>
      <w:r w:rsidR="000C05A0">
        <w:t xml:space="preserve"> 2018.</w:t>
      </w:r>
      <w:r w:rsidR="005E0B33">
        <w:t xml:space="preserve">, kojim ste obavijestili ovaj sud da je druga </w:t>
      </w:r>
      <w:r w:rsidR="006571B8">
        <w:t xml:space="preserve">elektronička dražba </w:t>
      </w:r>
      <w:r w:rsidR="005A7986" w:rsidRPr="005A7986">
        <w:t>nekretnine upisane u zemljišnim knjigama Općinskog suda u Osijeku, zemljišnoknjižni odjel Valpovo, i to u zk. ul. br. 3886, k.o. Valpovo, k.č.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5A7986">
        <w:t>, određe</w:t>
      </w:r>
      <w:r w:rsidR="00C12C5E">
        <w:t>n</w:t>
      </w:r>
      <w:r w:rsidR="005A7986">
        <w:t>a za dan 27. lipnja 2018. s početkom u 00:00:00 sati</w:t>
      </w:r>
      <w:r w:rsidR="005664BA">
        <w:t xml:space="preserve"> do 10. srpnja 2018. u 23:59:</w:t>
      </w:r>
      <w:r w:rsidR="00C12C5E">
        <w:t>59, ovim putem se obavještavate da je razlučni vjerovnik Republika Hrvatska, Ministarstvo financija, Porezna uprava, za vrijeme trajanja prethodne elektroničke dražbe</w:t>
      </w:r>
      <w:r w:rsidR="00E33A4D">
        <w:t>,</w:t>
      </w:r>
      <w:r w:rsidR="00C12C5E">
        <w:t xml:space="preserve"> </w:t>
      </w:r>
      <w:r w:rsidR="00E33A4D" w:rsidRPr="00E33A4D">
        <w:t xml:space="preserve">kao prvi razlučni vjerovnik u prednosnom redu, po osnovi čl. 247. st. 2. Stečajnog zakona ("Narodne novine" broj 71/15 i 104/17, dalje: SZ), </w:t>
      </w:r>
      <w:r w:rsidR="006815EF">
        <w:t>izjavio</w:t>
      </w:r>
      <w:r w:rsidR="00E33A4D" w:rsidRPr="00E33A4D">
        <w:t xml:space="preserve"> kako kupuje predmetnu nekretninu i da stavlja u prijeboj svoju tražbinu s protutražbinom stečajnog dužnika po osnovi cijene u visini utvrđene vrijednosti nekretnine</w:t>
      </w:r>
      <w:r w:rsidR="006815EF">
        <w:t>. Slijedom navedenog, do pravomoćnog rješenja o navedenoj izjavi o prijeboju postoje zapreke za održavanje druge elektroničke javne dražbe.</w:t>
      </w:r>
      <w:r w:rsidR="00C12C5E">
        <w:t xml:space="preserve"> </w:t>
      </w:r>
    </w:p>
    <w:p w:rsidRDefault="00BF6AFD" w:rsidP="00264933" w:rsidR="00BF6AFD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6815EF">
        <w:t>11. svibnja</w:t>
      </w:r>
      <w:r w:rsidR="00E44812">
        <w:t xml:space="preserve"> 2018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8E28AE">
        <w:t xml:space="preserve">      </w:t>
      </w:r>
      <w:r w:rsidR="006A22C0" w:rsidRPr="00586DD5">
        <w:t>Gordan Zubak</w:t>
      </w:r>
      <w:r w:rsidR="00DC5B26">
        <w:t xml:space="preserve"> </w:t>
      </w:r>
      <w:r w:rsidR="000573BA">
        <w:t>,v.r.</w:t>
      </w:r>
    </w:p>
    <w:p w:rsidRDefault="000573BA" w:rsidP="002D2245" w:rsidR="000573BA">
      <w:pPr>
        <w:ind w:firstLine="720" w:left="5760"/>
      </w:pPr>
    </w:p>
    <w:p w:rsidRDefault="000573BA" w:rsidP="00400817" w:rsidR="000573B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573BA" w:rsidP="000573BA" w:rsidR="00B639DE" w:rsidRPr="00586DD5">
      <w:pPr>
        <w:ind w:left="5664"/>
      </w:pPr>
      <w:r w:rsidRPr="00400817">
        <w:t xml:space="preserve">        Dijana Hadžić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sectPr w:rsidSect="008E28AE" w:rsidR="00B639DE" w:rsidRPr="00586DD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573BA"/>
    <w:rsid w:val="00071509"/>
    <w:rsid w:val="00075172"/>
    <w:rsid w:val="000C05A0"/>
    <w:rsid w:val="000E19ED"/>
    <w:rsid w:val="000E1DC5"/>
    <w:rsid w:val="00106717"/>
    <w:rsid w:val="0021087C"/>
    <w:rsid w:val="00227C98"/>
    <w:rsid w:val="00257D37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25CD8"/>
    <w:rsid w:val="0053194A"/>
    <w:rsid w:val="00550D64"/>
    <w:rsid w:val="00555310"/>
    <w:rsid w:val="00556003"/>
    <w:rsid w:val="00560074"/>
    <w:rsid w:val="005640F5"/>
    <w:rsid w:val="005664BA"/>
    <w:rsid w:val="00586DD5"/>
    <w:rsid w:val="005A7986"/>
    <w:rsid w:val="005E0B33"/>
    <w:rsid w:val="005E0B3B"/>
    <w:rsid w:val="005E622B"/>
    <w:rsid w:val="006208B6"/>
    <w:rsid w:val="0063051F"/>
    <w:rsid w:val="006571B8"/>
    <w:rsid w:val="006815EF"/>
    <w:rsid w:val="00685A5E"/>
    <w:rsid w:val="00692286"/>
    <w:rsid w:val="006A22C0"/>
    <w:rsid w:val="006A796A"/>
    <w:rsid w:val="006B708C"/>
    <w:rsid w:val="006C11A8"/>
    <w:rsid w:val="006E4475"/>
    <w:rsid w:val="007141AF"/>
    <w:rsid w:val="007A6843"/>
    <w:rsid w:val="007B3F07"/>
    <w:rsid w:val="00880F0E"/>
    <w:rsid w:val="008B05F8"/>
    <w:rsid w:val="008D6FB5"/>
    <w:rsid w:val="008E28AE"/>
    <w:rsid w:val="00A34C9C"/>
    <w:rsid w:val="00A45CFF"/>
    <w:rsid w:val="00A76551"/>
    <w:rsid w:val="00A82A43"/>
    <w:rsid w:val="00B43FE3"/>
    <w:rsid w:val="00B47261"/>
    <w:rsid w:val="00B639DE"/>
    <w:rsid w:val="00B67C75"/>
    <w:rsid w:val="00BF0BBF"/>
    <w:rsid w:val="00BF6AFD"/>
    <w:rsid w:val="00C12C5E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33A4D"/>
    <w:rsid w:val="00E44812"/>
    <w:rsid w:val="00E865F3"/>
    <w:rsid w:val="00E9131D"/>
    <w:rsid w:val="00EA7FA1"/>
    <w:rsid w:val="00ED1833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B67C7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B67C75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3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73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73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73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B67C75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B67C75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3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73B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73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73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1560</properties:Characters>
  <properties:Lines>43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2018-05-11T09:11:00Z</dcterms:created>
  <dc:creator>nmarkovic</dc:creator>
  <cp:lastModifiedBy>Dijana Hadžić</cp:lastModifiedBy>
  <cp:lastPrinted>2018-05-11T10:20:00Z</cp:lastPrinted>
  <dcterms:modified xmlns:xsi="http://www.w3.org/2001/XMLSchema-instance" xsi:type="dcterms:W3CDTF">2018-05-11T10:20:00Z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(66.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