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12d2" w14:paraId="da012d2" w:rsidRDefault="00AB3B69" w:rsidP="00AB3B69" w:rsidR="00AB3B69">
      <w:pPr>
        <w:spacing w:after="0"/>
        <w15:collapsed w:val="false"/>
        <w:rPr>
          <w:rFonts w:cs="Times New Roman" w:eastAsia="Times New Roman"/>
          <w:b/>
          <w:lang w:eastAsia="hr-HR"/>
        </w:rPr>
      </w:pPr>
      <w:bookmarkStart w:name="_GoBack" w:id="0"/>
      <w:bookmarkEnd w:id="0"/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  <w:t>1.St-413/2013</w:t>
      </w:r>
    </w:p>
    <w:p w:rsidRDefault="00AB3B69" w:rsidP="00AB3B69" w:rsidR="00AB3B6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B3B69" w:rsidP="00AB3B69" w:rsidR="00AB3B69">
      <w:pPr>
        <w:spacing w:after="0"/>
        <w:rPr>
          <w:rFonts w:cs="Times New Roman" w:eastAsia="Times New Roman"/>
          <w:b/>
          <w:lang w:eastAsia="hr-HR"/>
        </w:rPr>
      </w:pPr>
    </w:p>
    <w:p w:rsidRDefault="00AB3B69" w:rsidP="00AB3B69" w:rsidR="00AB3B6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REPUBLIKA HRVATSKA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AB3B69" w:rsidP="00AB3B69" w:rsidR="00AB3B6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SPLITU</w:t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  <w:r>
        <w:rPr>
          <w:rFonts w:cs="Times New Roman" w:eastAsia="Times New Roman"/>
          <w:b/>
          <w:lang w:eastAsia="hr-HR"/>
        </w:rPr>
        <w:tab/>
      </w:r>
    </w:p>
    <w:p w:rsidRDefault="00AB3B69" w:rsidP="00AB3B69" w:rsidR="00AB3B6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Split, </w:t>
      </w:r>
      <w:proofErr w:type="spellStart"/>
      <w:r>
        <w:rPr>
          <w:rFonts w:cs="Times New Roman" w:eastAsia="Times New Roman"/>
          <w:b/>
          <w:lang w:eastAsia="hr-HR"/>
        </w:rPr>
        <w:t>Sukoišanska</w:t>
      </w:r>
      <w:proofErr w:type="spellEnd"/>
      <w:r>
        <w:rPr>
          <w:rFonts w:cs="Times New Roman" w:eastAsia="Times New Roman"/>
          <w:b/>
          <w:lang w:eastAsia="hr-HR"/>
        </w:rPr>
        <w:t xml:space="preserve"> 6</w:t>
      </w:r>
    </w:p>
    <w:p w:rsidRDefault="00AB3B69" w:rsidP="00AB3B69" w:rsidR="00AB3B6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AB3B69" w:rsidP="00AB3B69" w:rsidR="00AB3B69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LJ U Č A K</w:t>
      </w:r>
    </w:p>
    <w:p w:rsidRDefault="00AB3B69" w:rsidP="00AB3B69" w:rsidR="00AB3B69">
      <w:pPr>
        <w:spacing w:after="0"/>
        <w:rPr>
          <w:rFonts w:cs="Times New Roman" w:eastAsia="Times New Roman"/>
          <w:lang w:eastAsia="hr-HR"/>
        </w:rPr>
      </w:pPr>
    </w:p>
    <w:p w:rsidRDefault="00AB3B69" w:rsidP="00AB3B69" w:rsidR="00AB3B6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Splitu, po stečajnom sucu Velimiru Vukoviću kao sucu pojedincu,  u stečajnom postupku nad stečajnim  nad dužnikom </w:t>
      </w:r>
      <w:r>
        <w:t xml:space="preserve">NEFERANOVIĆ d.o.o. u stečaju Split, </w:t>
      </w:r>
      <w:proofErr w:type="spellStart"/>
      <w:r>
        <w:t>Bilice</w:t>
      </w:r>
      <w:proofErr w:type="spellEnd"/>
      <w:r>
        <w:t xml:space="preserve"> II br.46 2.,OIB: 29092582253, </w:t>
      </w:r>
      <w:r>
        <w:rPr>
          <w:rFonts w:cs="Times New Roman" w:eastAsia="Times New Roman"/>
          <w:lang w:eastAsia="hr-HR"/>
        </w:rPr>
        <w:t>dana 1</w:t>
      </w:r>
      <w:r w:rsidR="00041AF3">
        <w:rPr>
          <w:rFonts w:cs="Times New Roman" w:eastAsia="Times New Roman"/>
          <w:lang w:eastAsia="hr-HR"/>
        </w:rPr>
        <w:t>1</w:t>
      </w:r>
      <w:r>
        <w:rPr>
          <w:rFonts w:cs="Times New Roman" w:eastAsia="Times New Roman"/>
          <w:lang w:eastAsia="hr-HR"/>
        </w:rPr>
        <w:t xml:space="preserve">. </w:t>
      </w:r>
      <w:r w:rsidR="00041AF3">
        <w:rPr>
          <w:rFonts w:cs="Times New Roman" w:eastAsia="Times New Roman"/>
          <w:lang w:eastAsia="hr-HR"/>
        </w:rPr>
        <w:t>srp</w:t>
      </w:r>
      <w:r>
        <w:rPr>
          <w:rFonts w:cs="Times New Roman" w:eastAsia="Times New Roman"/>
          <w:lang w:eastAsia="hr-HR"/>
        </w:rPr>
        <w:t xml:space="preserve">nja 2017. godine  </w:t>
      </w:r>
    </w:p>
    <w:p w:rsidRDefault="00AB3B69" w:rsidP="00AB3B69" w:rsidR="00AB3B69">
      <w:pPr>
        <w:tabs>
          <w:tab w:pos="681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B3B69" w:rsidP="00AB3B69" w:rsidR="00AB3B69">
      <w:pPr>
        <w:spacing w:after="0"/>
        <w:jc w:val="center"/>
        <w:rPr>
          <w:rFonts w:cs="Times New Roman" w:eastAsia="Times New Roman"/>
          <w:bCs/>
          <w:lang w:eastAsia="hr-HR"/>
        </w:rPr>
      </w:pPr>
      <w:r>
        <w:rPr>
          <w:rFonts w:cs="Times New Roman" w:eastAsia="Times New Roman"/>
          <w:bCs/>
          <w:lang w:eastAsia="hr-HR"/>
        </w:rPr>
        <w:t xml:space="preserve">z a k </w:t>
      </w:r>
      <w:proofErr w:type="spellStart"/>
      <w:r>
        <w:rPr>
          <w:rFonts w:cs="Times New Roman" w:eastAsia="Times New Roman"/>
          <w:bCs/>
          <w:lang w:eastAsia="hr-HR"/>
        </w:rPr>
        <w:t>lj</w:t>
      </w:r>
      <w:proofErr w:type="spellEnd"/>
      <w:r>
        <w:rPr>
          <w:rFonts w:cs="Times New Roman" w:eastAsia="Times New Roman"/>
          <w:bCs/>
          <w:lang w:eastAsia="hr-HR"/>
        </w:rPr>
        <w:t xml:space="preserve"> u č i o   j e </w:t>
      </w:r>
    </w:p>
    <w:p w:rsidRDefault="00AB3B69" w:rsidP="00AB3B69" w:rsidR="00AB3B69">
      <w:pPr>
        <w:pStyle w:val="Poetniodjeljak"/>
      </w:pPr>
      <w:r>
        <w:t>I.</w:t>
      </w:r>
      <w:r>
        <w:tab/>
        <w:t xml:space="preserve">Određuje se </w:t>
      </w:r>
      <w:r w:rsidR="006225D4">
        <w:t>šesto</w:t>
      </w:r>
      <w:r>
        <w:t xml:space="preserve"> ročište za prodaju  u stečajnom postupku  uz odgovarajuću primjenu odredbi  Ovršnog zakona nekretnina stečajnog dužnika,  i to:</w:t>
      </w:r>
    </w:p>
    <w:p w:rsidRDefault="00AB3B69" w:rsidP="00AB3B69" w:rsidR="00AB3B69">
      <w:pPr>
        <w:pStyle w:val="Bezproreda"/>
        <w:ind w:firstLine="708"/>
        <w:jc w:val="both"/>
      </w:pPr>
      <w:r>
        <w:t xml:space="preserve">Stambeno-poslovne zgrade, poluotvorenog skladišnog prostora i otvorenog skladišnog prostora –dvora, na </w:t>
      </w:r>
      <w:proofErr w:type="spellStart"/>
      <w:r>
        <w:t>čest.zem</w:t>
      </w:r>
      <w:proofErr w:type="spellEnd"/>
      <w:r>
        <w:t xml:space="preserve">. 2802,  </w:t>
      </w:r>
      <w:proofErr w:type="spellStart"/>
      <w:r>
        <w:t>čest.zem</w:t>
      </w:r>
      <w:proofErr w:type="spellEnd"/>
      <w:r>
        <w:t xml:space="preserve">. 2805/5  i </w:t>
      </w:r>
      <w:proofErr w:type="spellStart"/>
      <w:r>
        <w:t>čest.zem</w:t>
      </w:r>
      <w:proofErr w:type="spellEnd"/>
      <w:r>
        <w:t xml:space="preserve">. 2805/9,  ZU 5286 k.o. Split  u stečajnom postupku uz odgovarajuću primjenu odredbi Ovršnog zakona koje se odnose na nekretnine.  </w:t>
      </w:r>
    </w:p>
    <w:p w:rsidRDefault="00AB3B69" w:rsidP="00AB3B69" w:rsidR="00AB3B69">
      <w:pPr>
        <w:pStyle w:val="Bezproreda"/>
        <w:jc w:val="both"/>
      </w:pPr>
    </w:p>
    <w:p w:rsidRDefault="00AB3B69" w:rsidP="00AB3B69" w:rsidR="00AB3B69">
      <w:pPr>
        <w:pStyle w:val="Bezproreda"/>
        <w:ind w:firstLine="708"/>
        <w:jc w:val="both"/>
      </w:pPr>
      <w:r>
        <w:t xml:space="preserve">Cijena predmetnih  nekretnina utvrđuje se u iznosu od </w:t>
      </w:r>
      <w:r w:rsidR="006225D4">
        <w:t>989.597,90</w:t>
      </w:r>
      <w:r>
        <w:t xml:space="preserve"> EUR-a  što na dan procjene vještaka prema srednjem tečaju EUR/kn iznosi </w:t>
      </w:r>
      <w:r w:rsidR="006225D4">
        <w:t>7.333.773,40</w:t>
      </w:r>
      <w:r>
        <w:t xml:space="preserve"> kn.</w:t>
      </w:r>
    </w:p>
    <w:p w:rsidRDefault="00AB3B69" w:rsidP="00AB3B69" w:rsidR="00AB3B69">
      <w:pPr>
        <w:pStyle w:val="Bezproreda"/>
        <w:jc w:val="both"/>
      </w:pPr>
    </w:p>
    <w:p w:rsidRDefault="00AB3B69" w:rsidP="00AB3B69" w:rsidR="00AB3B69">
      <w:pPr>
        <w:spacing w:after="0"/>
        <w:ind w:firstLine="660"/>
        <w:jc w:val="both"/>
      </w:pPr>
      <w:r>
        <w:tab/>
        <w:t xml:space="preserve">Založno pravo na ovim nekretninama upisano je u korist </w:t>
      </w:r>
      <w:proofErr w:type="spellStart"/>
      <w:r>
        <w:t>Credo</w:t>
      </w:r>
      <w:proofErr w:type="spellEnd"/>
      <w:r>
        <w:t xml:space="preserve"> banka d.d. u stečaju Split.</w:t>
      </w:r>
    </w:p>
    <w:p w:rsidRDefault="00AB3B69" w:rsidP="00AB3B69" w:rsidR="00AB3B69">
      <w:pPr>
        <w:spacing w:after="0"/>
        <w:ind w:firstLine="660"/>
        <w:jc w:val="both"/>
      </w:pPr>
      <w:r>
        <w:t>Predmetne nekretnine mogu se prodavati i u dijelovima kao samostalne cjeline i to:</w:t>
      </w:r>
    </w:p>
    <w:p w:rsidRDefault="00AB3B69" w:rsidP="00AB3B69" w:rsidR="00AB3B69">
      <w:pPr>
        <w:spacing w:after="0"/>
        <w:ind w:firstLine="660"/>
        <w:jc w:val="both"/>
      </w:pPr>
    </w:p>
    <w:p w:rsidRDefault="00AB3B69" w:rsidP="00AB3B69" w:rsidR="00AB3B69">
      <w:pPr>
        <w:pStyle w:val="Odlomakpopisa"/>
        <w:numPr>
          <w:ilvl w:val="0"/>
          <w:numId w:val="1"/>
        </w:numPr>
        <w:spacing w:after="0"/>
        <w:jc w:val="both"/>
      </w:pPr>
      <w:r>
        <w:t>stambeno poslovni objekt,  koji se sastoji od:</w:t>
      </w:r>
    </w:p>
    <w:p w:rsidRDefault="00AB3B69" w:rsidP="00AB3B69" w:rsidR="00AB3B69">
      <w:pPr>
        <w:pStyle w:val="Odlomakpopisa"/>
        <w:numPr>
          <w:ilvl w:val="0"/>
          <w:numId w:val="4"/>
        </w:numPr>
        <w:spacing w:after="0"/>
        <w:jc w:val="both"/>
      </w:pPr>
      <w:r>
        <w:t xml:space="preserve">prizemlje, površine 163,51 m2, po cijeni od </w:t>
      </w:r>
      <w:r w:rsidR="006225D4">
        <w:t>134.591,80</w:t>
      </w:r>
      <w:r>
        <w:t xml:space="preserve"> EUR odnosno </w:t>
      </w:r>
      <w:r w:rsidR="006225D4">
        <w:t>997.325,10</w:t>
      </w:r>
      <w:r>
        <w:t xml:space="preserve"> kn</w:t>
      </w:r>
    </w:p>
    <w:p w:rsidRDefault="00AB3B69" w:rsidP="005627CD" w:rsidR="005627CD">
      <w:pPr>
        <w:pStyle w:val="Odlomakpopisa"/>
        <w:numPr>
          <w:ilvl w:val="0"/>
          <w:numId w:val="4"/>
        </w:numPr>
        <w:spacing w:after="0"/>
        <w:jc w:val="both"/>
      </w:pPr>
      <w:r>
        <w:t xml:space="preserve">kat I, površine </w:t>
      </w:r>
      <w:r w:rsidR="005627CD">
        <w:t xml:space="preserve"> 163,82 m2, po cijeni od </w:t>
      </w:r>
      <w:r w:rsidR="006225D4">
        <w:t>118.053,30</w:t>
      </w:r>
      <w:r w:rsidR="005627CD">
        <w:t xml:space="preserve"> EUR odnosno </w:t>
      </w:r>
      <w:r w:rsidR="006225D4">
        <w:t>874.892,25</w:t>
      </w:r>
      <w:r w:rsidR="005627CD">
        <w:t xml:space="preserve"> kn</w:t>
      </w:r>
    </w:p>
    <w:p w:rsidRDefault="005627CD" w:rsidP="005627CD" w:rsidR="005627CD">
      <w:pPr>
        <w:pStyle w:val="Odlomakpopisa"/>
        <w:numPr>
          <w:ilvl w:val="0"/>
          <w:numId w:val="4"/>
        </w:numPr>
        <w:spacing w:after="0"/>
        <w:jc w:val="both"/>
      </w:pPr>
      <w:r>
        <w:t>kat II, površine  163,48 m2, po cijeni od 1</w:t>
      </w:r>
      <w:r w:rsidR="006225D4">
        <w:t>1</w:t>
      </w:r>
      <w:r>
        <w:t>2.</w:t>
      </w:r>
      <w:r w:rsidR="006225D4">
        <w:t>181</w:t>
      </w:r>
      <w:r>
        <w:t>,</w:t>
      </w:r>
      <w:r w:rsidR="006225D4">
        <w:t>1</w:t>
      </w:r>
      <w:r>
        <w:t xml:space="preserve">0 EUR odnosno </w:t>
      </w:r>
      <w:r w:rsidR="006225D4">
        <w:t>831.374,50</w:t>
      </w:r>
      <w:r>
        <w:t xml:space="preserve"> kn</w:t>
      </w:r>
    </w:p>
    <w:p w:rsidRDefault="005627CD" w:rsidP="005627CD" w:rsidR="005627CD">
      <w:pPr>
        <w:pStyle w:val="Odlomakpopisa"/>
        <w:numPr>
          <w:ilvl w:val="0"/>
          <w:numId w:val="4"/>
        </w:numPr>
        <w:spacing w:after="0"/>
        <w:jc w:val="both"/>
      </w:pPr>
      <w:r>
        <w:t xml:space="preserve">kat III, površine  159,55 m2, po cijeni od </w:t>
      </w:r>
      <w:r w:rsidR="006D11EF">
        <w:t>81.532,90</w:t>
      </w:r>
      <w:r>
        <w:t xml:space="preserve"> EUR odnosno 6</w:t>
      </w:r>
      <w:r w:rsidR="006D11EF">
        <w:t>04</w:t>
      </w:r>
      <w:r>
        <w:t>.</w:t>
      </w:r>
      <w:r w:rsidR="006D11EF">
        <w:t>239</w:t>
      </w:r>
      <w:r>
        <w:t>,</w:t>
      </w:r>
      <w:r w:rsidR="006D11EF">
        <w:t>8</w:t>
      </w:r>
      <w:r>
        <w:t>0 kn</w:t>
      </w:r>
    </w:p>
    <w:p w:rsidRDefault="005627CD" w:rsidP="00AB3B69" w:rsidR="00AB3B69">
      <w:pPr>
        <w:pStyle w:val="Odlomakpopisa"/>
        <w:numPr>
          <w:ilvl w:val="0"/>
          <w:numId w:val="4"/>
        </w:numPr>
        <w:spacing w:after="0"/>
        <w:jc w:val="both"/>
      </w:pPr>
      <w:r>
        <w:t xml:space="preserve">dvor s parkingom, površine 767,00 m2, po cijeni od </w:t>
      </w:r>
      <w:r w:rsidR="006D11EF">
        <w:t>59.849,00</w:t>
      </w:r>
      <w:r>
        <w:t xml:space="preserve"> EUR odnosno </w:t>
      </w:r>
      <w:r w:rsidR="008F2CA4">
        <w:t>4</w:t>
      </w:r>
      <w:r w:rsidR="006D11EF">
        <w:t>43</w:t>
      </w:r>
      <w:r w:rsidR="008F2CA4">
        <w:t>.</w:t>
      </w:r>
      <w:r w:rsidR="006D11EF">
        <w:t>540</w:t>
      </w:r>
      <w:r w:rsidR="008F2CA4">
        <w:t>,</w:t>
      </w:r>
      <w:r w:rsidR="006D11EF">
        <w:t>9</w:t>
      </w:r>
      <w:r w:rsidR="008F2CA4">
        <w:t>0 kn</w:t>
      </w:r>
    </w:p>
    <w:p w:rsidRDefault="008F2CA4" w:rsidP="008F2CA4" w:rsidR="008F2CA4">
      <w:pPr>
        <w:pStyle w:val="Odlomakpopisa"/>
        <w:spacing w:after="0"/>
        <w:ind w:left="1380"/>
        <w:jc w:val="both"/>
      </w:pPr>
    </w:p>
    <w:p w:rsidRDefault="00AB3B69" w:rsidP="00AB3B69" w:rsidR="00AB3B69">
      <w:pPr>
        <w:pStyle w:val="Odlomakpopisa"/>
        <w:numPr>
          <w:ilvl w:val="0"/>
          <w:numId w:val="1"/>
        </w:numPr>
        <w:spacing w:after="0"/>
        <w:jc w:val="both"/>
      </w:pPr>
      <w:r>
        <w:t>poluotvoreni skladišni prostor, površine 1.253,25 m2</w:t>
      </w:r>
      <w:r w:rsidR="008F2CA4">
        <w:t xml:space="preserve"> i pristupni put boksovima</w:t>
      </w:r>
      <w:r>
        <w:t>,</w:t>
      </w:r>
      <w:r w:rsidR="008F2CA4">
        <w:t xml:space="preserve"> površine 520,50 m2,</w:t>
      </w:r>
      <w:r>
        <w:t xml:space="preserve"> po cijeni od 3</w:t>
      </w:r>
      <w:r w:rsidR="006D11EF">
        <w:t>32.128,50</w:t>
      </w:r>
      <w:r>
        <w:t xml:space="preserve"> EUR odnosno 2.</w:t>
      </w:r>
      <w:r w:rsidR="006D11EF">
        <w:t>461.404,30</w:t>
      </w:r>
      <w:r>
        <w:t xml:space="preserve"> kn; i</w:t>
      </w:r>
    </w:p>
    <w:p w:rsidRDefault="00E37F1C" w:rsidP="00E37F1C" w:rsidR="00E37F1C">
      <w:pPr>
        <w:pStyle w:val="Odlomakpopisa"/>
        <w:spacing w:after="0"/>
        <w:ind w:left="1020"/>
        <w:jc w:val="both"/>
      </w:pPr>
    </w:p>
    <w:p w:rsidRDefault="00E37F1C" w:rsidP="00E37F1C" w:rsidR="00E37F1C" w:rsidRPr="00E37F1C">
      <w:pPr>
        <w:spacing w:after="0"/>
        <w:ind w:left="4260"/>
        <w:jc w:val="both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E37F1C">
        <w:rPr>
          <w:b/>
        </w:rPr>
        <w:t>1.St-413/2013</w:t>
      </w:r>
    </w:p>
    <w:p w:rsidRDefault="00E37F1C" w:rsidP="00E37F1C" w:rsidR="00E37F1C">
      <w:pPr>
        <w:spacing w:after="0"/>
        <w:ind w:left="4260"/>
        <w:jc w:val="both"/>
      </w:pPr>
    </w:p>
    <w:p w:rsidRDefault="00AB3B69" w:rsidP="00AB3B69" w:rsidR="00AB3B69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otvoreni skladišni prostor-dvor, površine </w:t>
      </w:r>
      <w:r w:rsidR="008F2CA4">
        <w:t>1.938,50</w:t>
      </w:r>
      <w:r>
        <w:t xml:space="preserve"> m2, po cijeni od </w:t>
      </w:r>
      <w:r w:rsidR="008F2CA4">
        <w:t>1</w:t>
      </w:r>
      <w:r w:rsidR="006D11EF">
        <w:t>51</w:t>
      </w:r>
      <w:r w:rsidR="008F2CA4">
        <w:t>.</w:t>
      </w:r>
      <w:r w:rsidR="006D11EF">
        <w:t>261</w:t>
      </w:r>
      <w:r w:rsidR="008F2CA4">
        <w:t>,</w:t>
      </w:r>
      <w:r w:rsidR="006D11EF">
        <w:t>2</w:t>
      </w:r>
      <w:r w:rsidR="008F2CA4">
        <w:t>0</w:t>
      </w:r>
      <w:r>
        <w:t xml:space="preserve"> EUR odnosno </w:t>
      </w:r>
      <w:r w:rsidR="008F2CA4">
        <w:t>1.</w:t>
      </w:r>
      <w:r w:rsidR="006D11EF">
        <w:t>120.996,50</w:t>
      </w:r>
      <w:r>
        <w:t xml:space="preserve"> kn.</w:t>
      </w:r>
    </w:p>
    <w:p w:rsidRDefault="00AB3B69" w:rsidP="00AB3B69" w:rsidR="00AB3B6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AB3B69" w:rsidP="00AB3B69" w:rsidR="00AB3B69">
      <w:pPr>
        <w:spacing w:after="0"/>
        <w:jc w:val="both"/>
      </w:pPr>
      <w:r>
        <w:t>II.</w:t>
      </w:r>
      <w:r>
        <w:tab/>
        <w:t>NAČIN PRODAJE:</w:t>
      </w:r>
    </w:p>
    <w:p w:rsidRDefault="00AB3B69" w:rsidP="00AB3B69" w:rsidR="00AB3B69">
      <w:pPr>
        <w:spacing w:after="0"/>
        <w:jc w:val="both"/>
      </w:pPr>
    </w:p>
    <w:p w:rsidRDefault="00AB3B69" w:rsidP="00AB3B69" w:rsidR="00AB3B69">
      <w:pPr>
        <w:spacing w:after="0"/>
        <w:jc w:val="both"/>
      </w:pPr>
      <w:r>
        <w:tab/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</w:p>
    <w:p w:rsidRDefault="00AB3B69" w:rsidP="00AB3B69" w:rsidR="00AB3B69">
      <w:pPr>
        <w:spacing w:after="0"/>
        <w:jc w:val="both"/>
      </w:pPr>
    </w:p>
    <w:p w:rsidRDefault="00AB3B69" w:rsidP="00AB3B69" w:rsidR="00AB3B6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t xml:space="preserve">Ročište za prodaju održat će se pred stečajnim sucem u zgradi  Trgovačkog suda u Splitu, </w:t>
      </w:r>
      <w:proofErr w:type="spellStart"/>
      <w:r>
        <w:t>Sukoišanska</w:t>
      </w:r>
      <w:proofErr w:type="spellEnd"/>
      <w:r>
        <w:t xml:space="preserve"> br. 6, sudnica broj 1/Prizemlje, dana </w:t>
      </w:r>
      <w:r w:rsidR="006D11EF" w:rsidRPr="006D11EF">
        <w:rPr>
          <w:b/>
        </w:rPr>
        <w:t>15</w:t>
      </w:r>
      <w:r>
        <w:rPr>
          <w:b/>
        </w:rPr>
        <w:t xml:space="preserve">. </w:t>
      </w:r>
      <w:r w:rsidR="006D11EF">
        <w:rPr>
          <w:b/>
        </w:rPr>
        <w:t>rujna</w:t>
      </w:r>
      <w:r>
        <w:rPr>
          <w:b/>
        </w:rPr>
        <w:t xml:space="preserve"> 2017. godine u </w:t>
      </w:r>
      <w:r w:rsidR="00E37F1C">
        <w:rPr>
          <w:b/>
        </w:rPr>
        <w:t>10</w:t>
      </w:r>
      <w:r>
        <w:rPr>
          <w:b/>
        </w:rPr>
        <w:t>,00 sati.</w:t>
      </w:r>
    </w:p>
    <w:p w:rsidRDefault="00AB3B69" w:rsidP="00AB3B69" w:rsidR="00AB3B69">
      <w:pPr>
        <w:pStyle w:val="Poetniodjeljak"/>
      </w:pPr>
      <w:r>
        <w:t>III.</w:t>
      </w:r>
      <w:r>
        <w:tab/>
        <w:t>Ovaj zaključak o prodaji   objavit će se na mrežnoj stranici- e oglasna ploča. Trgovačkog suda u Splitu,  te oglas o prodaji  u dnevnom tisku.</w:t>
      </w:r>
      <w:r>
        <w:tab/>
      </w:r>
      <w:r>
        <w:tab/>
      </w:r>
      <w:r>
        <w:tab/>
      </w:r>
      <w:r>
        <w:tab/>
      </w:r>
    </w:p>
    <w:p w:rsidRDefault="00AB3B69" w:rsidP="00AB3B69" w:rsidR="00AB3B69">
      <w:pPr>
        <w:pStyle w:val="Tijeloteksta-uvlaka2"/>
        <w:jc w:val="center"/>
      </w:pPr>
      <w:r>
        <w:t>Ročište će se održati  i ako na njemu sudjeluje samo jedan ponuditelj.</w:t>
      </w:r>
    </w:p>
    <w:p w:rsidRDefault="00AB3B69" w:rsidP="00AB3B69" w:rsidR="00AB3B69">
      <w:pPr>
        <w:ind w:firstLine="283"/>
      </w:pPr>
      <w:r>
        <w:t>Stečajni upravitelj će Hrvatskoj gospodarskoj komori Zagreb i Visokom trgovačkom sudu Republike Hrvatske u Zagrebu dostaviti podatke o nekretninama  koje su predmet prodaje.</w:t>
      </w:r>
    </w:p>
    <w:p w:rsidRDefault="00AB3B69" w:rsidP="00AB3B69" w:rsidR="00AB3B69">
      <w:pPr>
        <w:ind w:left="720"/>
        <w:jc w:val="both"/>
      </w:pPr>
      <w:r>
        <w:rPr>
          <w:bCs/>
        </w:rPr>
        <w:t>IV .</w:t>
      </w:r>
      <w:r>
        <w:t xml:space="preserve"> UVJETI PRODAJE:</w:t>
      </w: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 xml:space="preserve">Nekretnine koje su predmet prodaje slobodne su od osoba i stvari trećih osoba. </w:t>
      </w:r>
    </w:p>
    <w:p w:rsidRDefault="00AB3B69" w:rsidP="00AB3B69" w:rsidR="00AB3B69">
      <w:pPr>
        <w:spacing w:after="0"/>
        <w:ind w:left="1080"/>
        <w:jc w:val="both"/>
      </w:pP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AB3B69" w:rsidP="00AB3B69" w:rsidR="00AB3B69">
      <w:pPr>
        <w:spacing w:after="0"/>
        <w:ind w:left="1080"/>
        <w:jc w:val="both"/>
      </w:pP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 xml:space="preserve">Nekretnine iz  </w:t>
      </w:r>
      <w:proofErr w:type="spellStart"/>
      <w:r>
        <w:t>toč</w:t>
      </w:r>
      <w:proofErr w:type="spellEnd"/>
      <w:r>
        <w:t xml:space="preserve">. I.  zaključka prodavat će se na  </w:t>
      </w:r>
      <w:r w:rsidR="006D11EF">
        <w:t>šes</w:t>
      </w:r>
      <w:r>
        <w:t xml:space="preserve">tom ročištu za dražbu  po  cijeni koja je </w:t>
      </w:r>
      <w:proofErr w:type="spellStart"/>
      <w:r>
        <w:t>toč</w:t>
      </w:r>
      <w:proofErr w:type="spellEnd"/>
      <w:r>
        <w:t xml:space="preserve">. 1 zaključka  i ispod te cijene ne mogu se  prodati na </w:t>
      </w:r>
      <w:r w:rsidR="006D11EF">
        <w:t>šest</w:t>
      </w:r>
      <w:r>
        <w:t>om ročištu.</w:t>
      </w:r>
    </w:p>
    <w:p w:rsidRDefault="00AB3B69" w:rsidP="00AB3B69" w:rsidR="00AB3B69">
      <w:pPr>
        <w:spacing w:after="0"/>
        <w:ind w:left="1080"/>
        <w:jc w:val="both"/>
      </w:pPr>
    </w:p>
    <w:p w:rsidRDefault="00AB3B69" w:rsidP="00AB3B69" w:rsidR="00AB3B69">
      <w:pPr>
        <w:ind w:left="1080"/>
        <w:jc w:val="both"/>
      </w:pPr>
      <w:r>
        <w:t xml:space="preserve">Ako se nekretnine ne prodaju na </w:t>
      </w:r>
      <w:r w:rsidR="006D11EF">
        <w:t>šes</w:t>
      </w:r>
      <w:r w:rsidR="00E37F1C">
        <w:t>t</w:t>
      </w:r>
      <w:r>
        <w:t xml:space="preserve">om ročištu za prodaju po utvrđenim vrijednostima na narednim ročištima za prodaju mogu se prodati  za nižu vrijednost koju zaključkom odredi stečajni sudac. </w:t>
      </w: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 xml:space="preserve">Sve poreze i pristojbe u svezi s prodajom  nekretnina snosi kupac. </w:t>
      </w:r>
    </w:p>
    <w:p w:rsidRDefault="00AB3B69" w:rsidP="00AB3B69" w:rsidR="00AB3B69">
      <w:pPr>
        <w:spacing w:after="0"/>
        <w:ind w:left="1080"/>
        <w:jc w:val="both"/>
      </w:pP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 xml:space="preserve">Kao kupci mogu sudjelovati  sve osobe koje prema važećim propisima  u Republici Hrvatskoj mogu stjecati vlasništvo na nekretninama koje su predmet prodaje  i  koje su  najkasnije  do  </w:t>
      </w:r>
      <w:r w:rsidR="006D11EF">
        <w:t>15</w:t>
      </w:r>
      <w:r>
        <w:t xml:space="preserve">. </w:t>
      </w:r>
      <w:r w:rsidR="006D11EF">
        <w:t>rujna</w:t>
      </w:r>
      <w:r>
        <w:t xml:space="preserve"> 2017. godine  uplatile osiguranje  u iznosu od 10 % od utvrđene vrijednosti  nekretnina koje su predmet prodaje na račun sudskog depozita Trgovačkog suda u Splitu  </w:t>
      </w:r>
      <w:r>
        <w:rPr>
          <w:b/>
        </w:rPr>
        <w:t>pri Hrvatskoj Poštanskoj Banci d.d. Zagreb broj: IBAN: HR1623900011300000664, model: HR:02</w:t>
      </w:r>
      <w:r>
        <w:t xml:space="preserve"> s naznakom  za spis 1. St-413/2013 i dokaz o tome predočile stečajnom sucu prije početka dražbe,  ili stečajnom sucu prilože bankarsku garanciju  bonitetne banke  na prvi poziv za navedene  iznose   osiguranja.</w:t>
      </w:r>
    </w:p>
    <w:p w:rsidRDefault="00AB3B69" w:rsidP="00AB3B69" w:rsidR="00AB3B69">
      <w:pPr>
        <w:spacing w:after="0"/>
        <w:ind w:left="1080"/>
        <w:jc w:val="both"/>
      </w:pPr>
    </w:p>
    <w:p w:rsidRDefault="00AB3B69" w:rsidP="00AB3B69" w:rsidR="00AB3B69">
      <w:pPr>
        <w:ind w:left="1080"/>
        <w:jc w:val="both"/>
      </w:pPr>
      <w:r>
        <w:t>Punomoćnici ponuditelja mogu sudjelovati na dražbi samo uz ovjerenu specijalnu punomoć.</w:t>
      </w:r>
    </w:p>
    <w:p w:rsidRDefault="00E37F1C" w:rsidP="00AB3B69" w:rsidR="00E37F1C" w:rsidRPr="00E37F1C">
      <w:pPr>
        <w:ind w:left="108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 w:rsidRPr="00E37F1C">
        <w:rPr>
          <w:b/>
        </w:rPr>
        <w:t>1.St-413/2013</w:t>
      </w:r>
    </w:p>
    <w:p w:rsidRDefault="00AB3B69" w:rsidP="00AB3B69" w:rsidR="00AB3B69">
      <w:pPr>
        <w:ind w:left="1080"/>
        <w:jc w:val="both"/>
      </w:pPr>
      <w:r>
        <w:t>Sudionicima dražbe koji ne uspiju u nadmetanju osiguranje  odnosno bankarska garancija vratit će se  odmah nakon zaključenja javne dražbe.</w:t>
      </w: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St-413/2013.</w:t>
      </w:r>
    </w:p>
    <w:p w:rsidRDefault="00AB3B69" w:rsidP="00AB3B69" w:rsidR="00AB3B69">
      <w:pPr>
        <w:ind w:left="1080"/>
        <w:jc w:val="both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AB3B69" w:rsidP="00AB3B69" w:rsidR="00AB3B69">
      <w:pPr>
        <w:pStyle w:val="Poetniodjeljak"/>
      </w:pPr>
      <w:r>
        <w:t xml:space="preserve">     </w:t>
      </w:r>
      <w:r>
        <w:tab/>
        <w:t xml:space="preserve"> Nekretnine će se  rješenjem o dosudi dosuditi kupcu koji ponudi najpovoljniju cijenu. </w:t>
      </w:r>
    </w:p>
    <w:p w:rsidRDefault="00AB3B69" w:rsidP="00AB3B69" w:rsidR="00AB3B69">
      <w:pPr>
        <w:ind w:left="1080"/>
        <w:jc w:val="both"/>
      </w:pPr>
      <w:r>
        <w:t xml:space="preserve">Nekretnine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6. ovog zaključka. </w:t>
      </w: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>Osoba koja ima zakonsko ili ugovorno pravo prvokupa  ima prednost pred najpovoljnijim ponuditeljem ako odmah po zaključenju dražbe izjavi da imovinu kupuje uz iste uvjete.</w:t>
      </w:r>
    </w:p>
    <w:p w:rsidRDefault="00AB3B69" w:rsidP="00AB3B69" w:rsidR="00AB3B69">
      <w:pPr>
        <w:spacing w:after="0"/>
        <w:ind w:left="1080"/>
        <w:jc w:val="both"/>
      </w:pPr>
    </w:p>
    <w:p w:rsidRDefault="00AB3B69" w:rsidP="00AB3B69" w:rsidR="00AB3B69">
      <w:pPr>
        <w:numPr>
          <w:ilvl w:val="0"/>
          <w:numId w:val="2"/>
        </w:numPr>
        <w:spacing w:after="0"/>
        <w:jc w:val="both"/>
        <w:rPr>
          <w:b/>
          <w:sz w:val="28"/>
          <w:szCs w:val="28"/>
        </w:rPr>
      </w:pPr>
      <w:r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AB3B69" w:rsidP="00AB3B69" w:rsidR="00AB3B69">
      <w:pPr>
        <w:spacing w:after="0"/>
        <w:ind w:left="1080"/>
        <w:jc w:val="both"/>
        <w:rPr>
          <w:b/>
          <w:sz w:val="28"/>
          <w:szCs w:val="28"/>
        </w:rPr>
      </w:pP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 xml:space="preserve">Nakon  pravomoćnosti rješenja o dosudi nekretnina i nakon što kupac položi kupovinu sud će donijeti zaključak o predaji nekretnina kupcu čime kupac stupa u posjed nekretnina. </w:t>
      </w:r>
    </w:p>
    <w:p w:rsidRDefault="00AB3B69" w:rsidP="00AB3B69" w:rsidR="00AB3B69">
      <w:pPr>
        <w:spacing w:after="0"/>
        <w:ind w:left="1080"/>
        <w:jc w:val="both"/>
      </w:pP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 xml:space="preserve">Prodaja se obavlja po načelu „viđeno – kupljeno“, što isključuje sve naknadne prigovore kupca. </w:t>
      </w:r>
    </w:p>
    <w:p w:rsidRDefault="00AB3B69" w:rsidP="00AB3B69" w:rsidR="00AB3B69">
      <w:pPr>
        <w:spacing w:after="0"/>
        <w:ind w:left="1080"/>
        <w:jc w:val="both"/>
      </w:pPr>
    </w:p>
    <w:p w:rsidRDefault="00AB3B69" w:rsidP="00AB3B69" w:rsidR="00AB3B69">
      <w:pPr>
        <w:numPr>
          <w:ilvl w:val="0"/>
          <w:numId w:val="2"/>
        </w:numPr>
        <w:spacing w:after="0"/>
        <w:jc w:val="both"/>
      </w:pPr>
      <w:r>
        <w:t xml:space="preserve">Osobe  zainteresirane za kupnju mogu razgledati nekretnine  koje su predmet  prodaje svakim radnim danom po prethodnom dogovoru sa stečajnim upraviteljem Bože </w:t>
      </w:r>
      <w:proofErr w:type="spellStart"/>
      <w:r>
        <w:t>Guvo</w:t>
      </w:r>
      <w:proofErr w:type="spellEnd"/>
      <w:r>
        <w:t xml:space="preserve">, Split, </w:t>
      </w:r>
      <w:proofErr w:type="spellStart"/>
      <w:r>
        <w:t>Smiljanićeva</w:t>
      </w:r>
      <w:proofErr w:type="spellEnd"/>
      <w:r>
        <w:t xml:space="preserve"> 2.  mob.br: 099 7810-923. Kod stečajnog upravitelja  može se dobiti na uvid  sva raspoloživa dokumentacija koja se odnosi na nekretnine koje su predmet  prodaje.</w:t>
      </w:r>
    </w:p>
    <w:p w:rsidRDefault="00AB3B69" w:rsidP="00AB3B69" w:rsidR="00AB3B69">
      <w:pPr>
        <w:spacing w:after="0"/>
        <w:ind w:left="1080"/>
        <w:jc w:val="both"/>
      </w:pPr>
    </w:p>
    <w:p w:rsidRDefault="00AB3B69" w:rsidP="00AB3B69" w:rsidR="00AB3B69">
      <w:pPr>
        <w:tabs>
          <w:tab w:pos="1260" w:val="left"/>
        </w:tabs>
        <w:ind w:firstLine="540"/>
        <w:jc w:val="center"/>
      </w:pPr>
      <w:r>
        <w:t>Obrazloženje :</w:t>
      </w:r>
    </w:p>
    <w:p w:rsidRDefault="00AB3B69" w:rsidP="00AB3B69" w:rsidR="00AB3B69">
      <w:pPr>
        <w:pStyle w:val="Poetniodjeljak"/>
      </w:pPr>
      <w:r>
        <w:tab/>
        <w:t xml:space="preserve">Rješenjem ovog suda br. St-413/2013 od 02. listopada 2014. godine otvoren je stečajni postupak nad stečajnim dužnikom  NEFERANOVIĆ d.o.o. u stečaju Split, Bilice II br.46 2.,OIB: 29092582253.  Istim rješenjem za stečajnog upravitelja imenovan je Bože Guvo dipl. oec. iz Splita, Smiljanićeva 2. </w:t>
      </w:r>
    </w:p>
    <w:p w:rsidRDefault="00AB3B69" w:rsidP="00AB3B69" w:rsidR="00E37F1C" w:rsidRPr="00E37F1C">
      <w:pPr>
        <w:jc w:val="both"/>
        <w:rPr>
          <w:b/>
        </w:rPr>
      </w:pPr>
      <w:r>
        <w:tab/>
      </w:r>
      <w:r w:rsidR="00E37F1C">
        <w:tab/>
      </w:r>
      <w:r w:rsidR="00E37F1C">
        <w:tab/>
      </w:r>
      <w:r w:rsidR="00E37F1C">
        <w:tab/>
      </w:r>
      <w:r w:rsidR="00E37F1C">
        <w:tab/>
      </w:r>
      <w:r w:rsidR="00E37F1C">
        <w:tab/>
        <w:t>4</w:t>
      </w:r>
      <w:r w:rsidR="00E37F1C">
        <w:tab/>
      </w:r>
      <w:r w:rsidR="00E37F1C">
        <w:tab/>
      </w:r>
      <w:r w:rsidR="00E37F1C">
        <w:tab/>
      </w:r>
      <w:r w:rsidR="00E37F1C">
        <w:tab/>
      </w:r>
      <w:r w:rsidR="00E37F1C" w:rsidRPr="00E37F1C">
        <w:rPr>
          <w:b/>
        </w:rPr>
        <w:t>1.St-413/2013</w:t>
      </w:r>
    </w:p>
    <w:p w:rsidRDefault="00AB3B69" w:rsidP="00E37F1C" w:rsidR="00AB3B69">
      <w:pPr>
        <w:ind w:firstLine="708"/>
        <w:jc w:val="both"/>
      </w:pPr>
      <w:r>
        <w:t xml:space="preserve">Rješenjem ovog suda  br. 1.St-413/2013 od  11. srpnja 2016. godine, a temeljem  odredbi čl. 164  Stečajnog zakona, </w:t>
      </w:r>
      <w:r>
        <w:rPr>
          <w:bCs/>
        </w:rPr>
        <w:t xml:space="preserve">(Narodne novine br. 44/96, 29/99, 129/00, 123/03, 82/06,116/10 i 25/12 ), </w:t>
      </w:r>
      <w:r>
        <w:t xml:space="preserve"> određena je prodaja  imovine stečajnog  dužnika NEFERANOVIĆ d.o.o. u stečaju Split, </w:t>
      </w:r>
      <w:proofErr w:type="spellStart"/>
      <w:r>
        <w:t>Bilice</w:t>
      </w:r>
      <w:proofErr w:type="spellEnd"/>
      <w:r>
        <w:t xml:space="preserve"> II br.46 2.,OIB: 29092582253  </w:t>
      </w:r>
      <w:r>
        <w:rPr>
          <w:rFonts w:cs="Times New Roman" w:eastAsia="Times New Roman"/>
          <w:lang w:eastAsia="hr-HR"/>
        </w:rPr>
        <w:t xml:space="preserve">i to nekretnina </w:t>
      </w:r>
      <w:r>
        <w:t xml:space="preserve">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AB3B69" w:rsidP="008F2CA4" w:rsidR="00AB3B69">
      <w:pPr>
        <w:pStyle w:val="Poetniodjeljak"/>
        <w:ind w:firstLine="708"/>
        <w:rPr>
          <w:szCs w:val="24"/>
        </w:rPr>
      </w:pPr>
      <w:r>
        <w:t xml:space="preserve">Kako predmetne nekretnine nisu prodane na </w:t>
      </w:r>
      <w:r w:rsidR="006D11EF">
        <w:t>pet</w:t>
      </w:r>
      <w:r w:rsidR="00E37F1C">
        <w:t>om</w:t>
      </w:r>
      <w:r>
        <w:t xml:space="preserve"> dražbenom ročištu koje je održano </w:t>
      </w:r>
      <w:r w:rsidR="006D11EF">
        <w:t>23</w:t>
      </w:r>
      <w:r>
        <w:t>.</w:t>
      </w:r>
      <w:r w:rsidR="00E37F1C">
        <w:t xml:space="preserve"> </w:t>
      </w:r>
      <w:r w:rsidR="006D11EF">
        <w:t>svibnja</w:t>
      </w:r>
      <w:r>
        <w:t xml:space="preserve"> 2017.godine, sud je uz suglasnost stečajnog upravitelja cijenu za predmetne nekretnine umanjio za 1</w:t>
      </w:r>
      <w:r w:rsidR="006D11EF">
        <w:t>0</w:t>
      </w:r>
      <w:r>
        <w:t xml:space="preserve">% u udnosu na cijene iz  zaključka od </w:t>
      </w:r>
      <w:r w:rsidR="006D11EF">
        <w:t>19</w:t>
      </w:r>
      <w:r>
        <w:t>.</w:t>
      </w:r>
      <w:r w:rsidR="006D11EF">
        <w:t>travnja</w:t>
      </w:r>
      <w:r>
        <w:t xml:space="preserve"> 201</w:t>
      </w:r>
      <w:r w:rsidR="00E37F1C">
        <w:t>7</w:t>
      </w:r>
      <w:r>
        <w:t xml:space="preserve">.godine, </w:t>
      </w:r>
      <w:r w:rsidR="00E37F1C">
        <w:t>odnosno naveden</w:t>
      </w:r>
      <w:r w:rsidR="00291067">
        <w:t>e</w:t>
      </w:r>
      <w:r w:rsidR="00E37F1C">
        <w:t xml:space="preserve"> u nalazu i mišljenju sudskog vještaka Ante Zekan od 14.ožujka 2017.godine.</w:t>
      </w:r>
    </w:p>
    <w:p w:rsidRDefault="00AB3B69" w:rsidP="00AB3B69" w:rsidR="00AB3B69">
      <w:pPr>
        <w:jc w:val="both"/>
      </w:pPr>
      <w:r>
        <w:tab/>
        <w:t xml:space="preserve">Slijedom navedenog, a sukladno odredbama  čl. 97, čl. 98, čl. 99, čl. 100, čl. 101 i čl. </w:t>
      </w:r>
      <w:smartTag w:element="metricconverter" w:uri="urn:schemas-microsoft-com:office:smarttags">
        <w:smartTagPr>
          <w:attr w:val="149 st" w:name="ProductID"/>
        </w:smartTagPr>
        <w:r>
          <w:t>149 st</w:t>
        </w:r>
      </w:smartTag>
      <w:r>
        <w:t>. 1  Ovršnog zakona,  (Narodne novine broj 112/12)  u svezi s čl. 164  i čl. 165  Stečajnog zakona, trebalo donijeti ovaj zaključak.</w:t>
      </w:r>
    </w:p>
    <w:p w:rsidRDefault="00AB3B69" w:rsidP="00AB3B69" w:rsidR="00AB3B69">
      <w:pPr>
        <w:ind w:firstLine="708" w:left="2124"/>
      </w:pPr>
      <w:r>
        <w:t xml:space="preserve">U Splitu,  </w:t>
      </w:r>
      <w:r w:rsidR="00E37F1C">
        <w:t>1</w:t>
      </w:r>
      <w:r w:rsidR="006D11EF">
        <w:t>1</w:t>
      </w:r>
      <w:r>
        <w:t xml:space="preserve">. </w:t>
      </w:r>
      <w:r w:rsidR="006D11EF">
        <w:t>srpnja</w:t>
      </w:r>
      <w:r>
        <w:t xml:space="preserve">  2017. godine.</w:t>
      </w:r>
    </w:p>
    <w:p w:rsidRDefault="00AB3B69" w:rsidP="00AB3B69" w:rsidR="00AB3B69">
      <w:pPr>
        <w:ind w:firstLine="54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 U  D  A  C </w:t>
      </w:r>
    </w:p>
    <w:p w:rsidRDefault="00AB3B69" w:rsidP="00AB3B69" w:rsidR="00AB3B6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AB3B69" w:rsidP="00AB3B69" w:rsidR="00AB3B69"/>
    <w:p w:rsidRDefault="00AB3B69" w:rsidP="00AB3B69" w:rsidR="00AB3B69">
      <w:pPr>
        <w:pStyle w:val="Tijeloteksta"/>
      </w:pPr>
      <w:r>
        <w:t xml:space="preserve">POUKA O PRAVNOM LIJEKU: Protiv ovog zaključka  nije dopuštena žalba. </w:t>
      </w:r>
    </w:p>
    <w:p w:rsidRDefault="00AB3B69" w:rsidP="00AB3B69" w:rsidR="00AB3B69">
      <w:pPr>
        <w:jc w:val="both"/>
      </w:pPr>
    </w:p>
    <w:p w:rsidRDefault="00AB3B69" w:rsidP="00AB3B69" w:rsidR="00AB3B69">
      <w:pPr>
        <w:jc w:val="both"/>
      </w:pPr>
      <w:r>
        <w:t>DNA:</w:t>
      </w:r>
    </w:p>
    <w:p w:rsidRDefault="00AB3B69" w:rsidP="00AB3B69" w:rsidR="00AB3B69">
      <w:pPr>
        <w:numPr>
          <w:ilvl w:val="0"/>
          <w:numId w:val="3"/>
        </w:numPr>
        <w:spacing w:after="0"/>
        <w:jc w:val="both"/>
      </w:pPr>
      <w:r>
        <w:t xml:space="preserve">Stečajnom upravitelju  </w:t>
      </w:r>
    </w:p>
    <w:p w:rsidRDefault="00AB3B69" w:rsidP="00AB3B69" w:rsidR="00AB3B69">
      <w:pPr>
        <w:numPr>
          <w:ilvl w:val="0"/>
          <w:numId w:val="3"/>
        </w:numPr>
        <w:spacing w:after="0"/>
        <w:jc w:val="both"/>
      </w:pPr>
      <w:r>
        <w:t xml:space="preserve">Mrežna stranica e-oglasna ploča sudova </w:t>
      </w:r>
    </w:p>
    <w:p w:rsidRDefault="00AB3B69" w:rsidP="00AB3B69" w:rsidR="00AB3B69">
      <w:pPr>
        <w:spacing w:after="0"/>
        <w:ind w:left="720"/>
        <w:jc w:val="both"/>
      </w:pPr>
    </w:p>
    <w:p w:rsidRDefault="00AB3B69" w:rsidP="00AB3B69" w:rsidR="00AB3B69"/>
    <w:p w:rsidRDefault="00AB3B69" w:rsidP="00AB3B69" w:rsidR="00AB3B69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b w:val="false"/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8D63815"/>
    <w:multiLevelType w:val="hybridMultilevel"/>
    <w:tmpl w:val="C21EA09A"/>
    <w:lvl w:tplc="95AC581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3">
    <w:nsid w:val="72AC05DE"/>
    <w:multiLevelType w:val="hybridMultilevel"/>
    <w:tmpl w:val="3A482A64"/>
    <w:lvl w:tplc="45565FEC" w:ilvl="0">
      <w:start w:val="1"/>
      <w:numFmt w:val="bullet"/>
      <w:lvlText w:val="-"/>
      <w:lvlJc w:val="left"/>
      <w:pPr>
        <w:ind w:hanging="360" w:left="10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3B69"/>
    <w:rsid w:val="00041AF3"/>
    <w:rsid w:val="00291067"/>
    <w:rsid w:val="005627CD"/>
    <w:rsid w:val="006225D4"/>
    <w:rsid w:val="006D11EF"/>
    <w:rsid w:val="008F2CA4"/>
    <w:rsid w:val="00AB3B69"/>
    <w:rsid w:val="00C93E59"/>
    <w:rsid w:val="00E37F1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B69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B3B6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B3B69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AB3B69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AB3B69"/>
    <w:rPr>
      <w:rFonts w:cstheme="minorBidi"/>
    </w:rPr>
  </w:style>
  <w:style w:styleId="Bezproreda" w:type="paragraph">
    <w:name w:val="No Spacing"/>
    <w:uiPriority w:val="1"/>
    <w:qFormat/>
    <w:rsid w:val="00AB3B69"/>
    <w:rPr>
      <w:rFonts w:cstheme="minorBidi"/>
    </w:rPr>
  </w:style>
  <w:style w:styleId="Odlomakpopisa" w:type="paragraph">
    <w:name w:val="List Paragraph"/>
    <w:basedOn w:val="Normal"/>
    <w:uiPriority w:val="34"/>
    <w:qFormat/>
    <w:rsid w:val="00AB3B69"/>
    <w:pPr>
      <w:ind w:left="720"/>
      <w:contextualSpacing/>
    </w:pPr>
  </w:style>
  <w:style w:customStyle="true" w:styleId="Poetniodjeljak" w:type="paragraph">
    <w:name w:val="Početni_odjeljak"/>
    <w:basedOn w:val="Normal"/>
    <w:next w:val="Normal"/>
    <w:qFormat/>
    <w:rsid w:val="00AB3B69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B6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B6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3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E59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3E59"/>
    <w:rPr>
      <w:rFonts w:cs="Times New Roman"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3E59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3E59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B69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B3B6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B3B69"/>
    <w:rPr>
      <w:rFonts w:cstheme="minorBidi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AB3B69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AB3B69"/>
    <w:rPr>
      <w:rFonts w:cstheme="minorBidi"/>
    </w:rPr>
  </w:style>
  <w:style w:styleId="Bezproreda" w:type="paragraph">
    <w:name w:val="No Spacing"/>
    <w:uiPriority w:val="1"/>
    <w:qFormat/>
    <w:rsid w:val="00AB3B69"/>
    <w:rPr>
      <w:rFonts w:cstheme="minorBidi"/>
    </w:rPr>
  </w:style>
  <w:style w:styleId="Odlomakpopisa" w:type="paragraph">
    <w:name w:val="List Paragraph"/>
    <w:basedOn w:val="Normal"/>
    <w:uiPriority w:val="34"/>
    <w:qFormat/>
    <w:rsid w:val="00AB3B69"/>
    <w:pPr>
      <w:ind w:left="720"/>
      <w:contextualSpacing/>
    </w:pPr>
  </w:style>
  <w:style w:customStyle="1" w:styleId="Poetniodjeljak" w:type="paragraph">
    <w:name w:val="Početni_odjeljak"/>
    <w:basedOn w:val="Normal"/>
    <w:next w:val="Normal"/>
    <w:qFormat/>
    <w:rsid w:val="00AB3B69"/>
    <w:pPr>
      <w:spacing w:before="480"/>
      <w:jc w:val="both"/>
    </w:pPr>
    <w:rPr>
      <w:rFonts w:cs="Times New Roman" w:eastAsia="Times New Roman"/>
      <w:noProof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B6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B6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3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E59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3E59"/>
    <w:rPr>
      <w:rFonts w:cs="Times New Roman"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3E59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3E59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233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NEFERANOVIĆ d.o.o. za graditeljstvo i trgovinu</izvorni_sadrzaj>
    <derivirana_varijabla naziv="DomainObject.Predmet.ProtustrankaFormated_1">  NEFERANOVIĆ d.o.o. za graditeljstvo i trgovinu</derivirana_varijabla>
  </DomainObject.Predmet.ProtustrankaFormated>
  <DomainObject.Predmet.ProtustrankaFormatedOIB>
    <izvorni_sadrzaj>  NEFERANOVIĆ d.o.o. za graditeljstvo i trgovinu, OIB 29092582253</izvorni_sadrzaj>
    <derivirana_varijabla naziv="DomainObject.Predmet.ProtustrankaFormatedOIB_1">  NEFERANOVIĆ d.o.o. za graditeljstvo i trgovinu, OIB 29092582253</derivirana_varijabla>
  </DomainObject.Predmet.ProtustrankaFormatedOIB>
  <DomainObject.Predmet.ProtustrankaFormatedWithAdress>
    <izvorni_sadrzaj> NEFERANOVIĆ d.o.o. za graditeljstvo i trgovinu, Bilice II/46, Split</izvorni_sadrzaj>
    <derivirana_varijabla naziv="DomainObject.Predmet.ProtustrankaFormatedWithAdress_1"> NEFERANOVIĆ d.o.o. za graditeljstvo i trgovinu, Bilice II/46, Split</derivirana_varijabla>
  </DomainObject.Predmet.ProtustrankaFormatedWithAdress>
  <DomainObject.Predmet.ProtustrankaFormatedWithAdressOIB>
    <izvorni_sadrzaj> NEFERANOVIĆ d.o.o. za graditeljstvo i trgovinu, OIB 29092582253, Bilice II/46, Split</izvorni_sadrzaj>
    <derivirana_varijabla naziv="DomainObject.Predmet.ProtustrankaFormatedWithAdressOIB_1"> NEFERANOVIĆ d.o.o. za graditeljstvo i trgovinu, OIB 29092582253, Bilice II/46, Split</derivirana_varijabla>
  </DomainObject.Predmet.ProtustrankaFormatedWithAdressOIB>
  <DomainObject.Predmet.ProtustrankaWithAdress>
    <izvorni_sadrzaj>NEFERANOVIĆ d.o.o. za graditeljstvo i trgovinu Bilice II/46, Split</izvorni_sadrzaj>
    <derivirana_varijabla naziv="DomainObject.Predmet.ProtustrankaWithAdress_1">NEFERANOVIĆ d.o.o. za graditeljstvo i trgovinu Bilice II/46, Split</derivirana_varijabla>
  </DomainObject.Predmet.ProtustrankaWithAdress>
  <DomainObject.Predmet.ProtustrankaWithAdressOIB>
    <izvorni_sadrzaj>NEFERANOVIĆ d.o.o. za graditeljstvo i trgovinu, OIB 29092582253, Bilice II/46, Split</izvorni_sadrzaj>
    <derivirana_varijabla naziv="DomainObject.Predmet.ProtustrankaWithAdressOIB_1">NEFERANOVIĆ d.o.o. za graditeljstvo i trgovinu, OIB 29092582253, Bilice II/46, Split</derivirana_varijabla>
  </DomainObject.Predmet.ProtustrankaWithAdressOIB>
  <DomainObject.Predmet.ProtustrankaNazivFormated>
    <izvorni_sadrzaj>NEFERANOVIĆ d.o.o. za graditeljstvo i trgovinu</izvorni_sadrzaj>
    <derivirana_varijabla naziv="DomainObject.Predmet.ProtustrankaNazivFormated_1">NEFERANOVIĆ d.o.o. za graditeljstvo i trgovinu</derivirana_varijabla>
  </DomainObject.Predmet.ProtustrankaNazivFormated>
  <DomainObject.Predmet.ProtustrankaNazivFormatedOIB>
    <izvorni_sadrzaj>NEFERANOVIĆ d.o.o. za graditeljstvo i trgovinu, OIB 29092582253</izvorni_sadrzaj>
    <derivirana_varijabla naziv="DomainObject.Predmet.ProtustrankaNazivFormatedOIB_1">NEFERANOVIĆ d.o.o. za graditeljstvo i trgovinu,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</item>
    </izvorni_sadrzaj>
    <derivirana_varijabla naziv="DomainObject.Predmet.ProtuStrankaListFormated_1">
      <item>NEFERANOVIĆ d.o.o. za graditeljstvo i trgovinu</item>
    </derivirana_varijabla>
  </DomainObject.Predmet.ProtuStrankaListFormated>
  <DomainObject.Predmet.ProtuStrankaListFormatedOIB>
    <izvorni_sadrzaj>
      <item>NEFERANOVIĆ d.o.o. za graditeljstvo i trgovinu, OIB 29092582253</item>
    </izvorni_sadrzaj>
    <derivirana_varijabla naziv="DomainObject.Predmet.ProtuStrankaListFormatedOIB_1">
      <item>NEFERANOVIĆ d.o.o. za graditeljstvo i trgovinu, OIB 29092582253</item>
    </derivirana_varijabla>
  </DomainObject.Predmet.ProtuStrankaListFormatedOIB>
  <DomainObject.Predmet.ProtuStrankaListFormatedWithAdress>
    <izvorni_sadrzaj>
      <item>NEFERANOVIĆ d.o.o. za graditeljstvo i trgovinu, Bilice II/46, Split</item>
    </izvorni_sadrzaj>
    <derivirana_varijabla naziv="DomainObject.Predmet.ProtuStrankaListFormatedWithAdress_1">
      <item>NEFERANOVIĆ d.o.o. za graditeljstvo i trgovinu, Bilice II/46, Split</item>
    </derivirana_varijabla>
  </DomainObject.Predmet.ProtuStrankaListFormatedWithAdress>
  <DomainObject.Predmet.ProtuStrankaListFormatedWithAdressOIB>
    <izvorni_sadrzaj>
      <item>NEFERANOVIĆ d.o.o. za graditeljstvo i trgovinu, OIB 29092582253, Bilice II/46, Split</item>
    </izvorni_sadrzaj>
    <derivirana_varijabla naziv="DomainObject.Predmet.ProtuStrankaListFormatedWithAdressOIB_1">
      <item>NEFERANOVIĆ d.o.o. za graditeljstvo i trgovinu, OIB 29092582253, Bilice II/46, Split</item>
    </derivirana_varijabla>
  </DomainObject.Predmet.ProtuStrankaListFormatedWithAdressOIB>
  <DomainObject.Predmet.ProtuStrankaListNazivFormated>
    <izvorni_sadrzaj>
      <item>NEFERANOVIĆ d.o.o. za graditeljstvo i trgovinu</item>
    </izvorni_sadrzaj>
    <derivirana_varijabla naziv="DomainObject.Predmet.ProtuStrankaListNazivFormated_1">
      <item>NEFERANOVIĆ d.o.o. za graditeljstvo i trgovinu</item>
    </derivirana_varijabla>
  </DomainObject.Predmet.ProtuStrankaListNazivFormated>
  <DomainObject.Predmet.ProtuStrankaListNazivFormatedOIB>
    <izvorni_sadrzaj>
      <item>NEFERANOVIĆ d.o.o. za graditeljstvo i trgovinu, OIB 29092582253</item>
    </izvorni_sadrzaj>
    <derivirana_varijabla naziv="DomainObject.Predmet.ProtuStrankaListNazivFormatedOIB_1">
      <item>NEFERANOVIĆ d.o.o. za graditeljstvo i trgovinu,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</izvorni_sadrzaj>
    <derivirana_varijabla naziv="DomainObject.Predmet.ProtustrankaIDrugi_1">NEFERANOVIĆ d.o.o. za graditeljstvo i trgovinu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trgovinu, OIB 29092582253, Bilice II/46, Split</izvorni_sadrzaj>
    <derivirana_varijabla naziv="DomainObject.Predmet.ProtustrankaIDrugiAdressOIB_1">NEFERANOVIĆ d.o.o. za graditeljstvo i trgovinu, OIB 29092582253, Bilice II/46,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trgovinu, OIB 29092582253, Bilice II/46,Split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1161</properties:Words>
  <properties:Characters>6375</properties:Characters>
  <properties:Lines>155</properties:Lines>
  <properties:Paragraphs>59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2017-04-19T10:31:00Z</dcterms:created>
  <dc:creator>Velimir Vuković</dc:creator>
  <cp:lastModifiedBy>Velimir Vuković</cp:lastModifiedBy>
  <cp:lastPrinted>2017-07-11T06:05:00Z</cp:lastPrinted>
  <dcterms:modified xmlns:xsi="http://www.w3.org/2001/XMLSchema-instance" xsi:type="dcterms:W3CDTF">2017-07-11T06:16:00Z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