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334e8" w14:paraId="27334e8" w:rsidRDefault="000202F0" w:rsidP="000202F0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1503045</wp:posOffset>
            </wp:positionH>
            <wp:positionV relativeFrom="page">
              <wp:posOffset>238760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0202F0" w:rsidR="00AE649C" w:rsidRPr="00B76F3C">
      <w:pPr>
        <w:pStyle w:val="NormaleSPIS"/>
        <w:spacing w:after="0"/>
      </w:pPr>
    </w:p>
    <w:p w:rsidRDefault="000202F0" w:rsidP="000202F0" w:rsidR="000202F0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0202F0" w:rsidP="000202F0" w:rsidR="000202F0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0202F0" w:rsidP="000202F0" w:rsidR="000202F0" w:rsidRPr="000202F0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0202F0" w:rsidP="000202F0" w:rsidR="000202F0">
      <w:pPr>
        <w:spacing w:after="0"/>
        <w:jc w:val="right"/>
      </w:pPr>
      <w:r>
        <w:t>Poslovni broj: 2 St-91/2019-3</w:t>
      </w:r>
    </w:p>
    <w:p w:rsidRDefault="000202F0" w:rsidP="000202F0" w:rsidR="000202F0">
      <w:pPr>
        <w:spacing w:after="0"/>
        <w:jc w:val="both"/>
      </w:pPr>
    </w:p>
    <w:p w:rsidRDefault="000202F0" w:rsidP="000202F0" w:rsidR="000202F0">
      <w:pPr>
        <w:spacing w:after="0"/>
        <w:jc w:val="both"/>
      </w:pPr>
    </w:p>
    <w:p w:rsidRDefault="000202F0" w:rsidP="000202F0" w:rsidR="000202F0">
      <w:pPr>
        <w:spacing w:after="0"/>
        <w:jc w:val="center"/>
      </w:pPr>
      <w:r>
        <w:t>U  I M E   R E P U B L I K E   H R V A T S K E</w:t>
      </w:r>
    </w:p>
    <w:p w:rsidRDefault="000202F0" w:rsidP="000202F0" w:rsidR="000202F0">
      <w:pPr>
        <w:spacing w:after="0"/>
        <w:jc w:val="center"/>
      </w:pPr>
    </w:p>
    <w:p w:rsidRDefault="000202F0" w:rsidP="000202F0" w:rsidR="000202F0">
      <w:pPr>
        <w:spacing w:after="0"/>
        <w:jc w:val="center"/>
      </w:pPr>
      <w:r>
        <w:t xml:space="preserve"> R J E Š E N J E</w:t>
      </w:r>
    </w:p>
    <w:p w:rsidRDefault="000202F0" w:rsidP="000202F0" w:rsidR="000202F0">
      <w:pPr>
        <w:spacing w:after="0"/>
        <w:jc w:val="both"/>
      </w:pPr>
    </w:p>
    <w:p w:rsidRDefault="000202F0" w:rsidP="000202F0" w:rsidR="000202F0">
      <w:pPr>
        <w:spacing w:after="0"/>
        <w:jc w:val="both"/>
      </w:pPr>
    </w:p>
    <w:p w:rsidRDefault="000202F0" w:rsidP="000202F0" w:rsidR="000202F0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Studio Paris društvo s ograničenom odgovornošću za usluge, Zagreb, Medačka 18, MBS: 080965138, OIB: 75690739587, 4. lipnja 2019.</w:t>
      </w:r>
    </w:p>
    <w:p w:rsidRDefault="000202F0" w:rsidP="000202F0" w:rsidR="000202F0">
      <w:pPr>
        <w:spacing w:after="0"/>
        <w:jc w:val="both"/>
      </w:pPr>
    </w:p>
    <w:p w:rsidRDefault="000202F0" w:rsidP="000202F0" w:rsidR="000202F0">
      <w:pPr>
        <w:spacing w:after="0"/>
        <w:jc w:val="both"/>
      </w:pPr>
    </w:p>
    <w:p w:rsidRDefault="000202F0" w:rsidP="000202F0" w:rsidR="000202F0">
      <w:pPr>
        <w:spacing w:after="0"/>
        <w:jc w:val="center"/>
      </w:pPr>
      <w:r>
        <w:t>r i j e š i o   j e</w:t>
      </w:r>
    </w:p>
    <w:p w:rsidRDefault="000202F0" w:rsidP="000202F0" w:rsidR="000202F0">
      <w:pPr>
        <w:spacing w:after="0"/>
        <w:jc w:val="both"/>
      </w:pPr>
    </w:p>
    <w:p w:rsidRDefault="000202F0" w:rsidP="000202F0" w:rsidR="000202F0">
      <w:pPr>
        <w:spacing w:after="0"/>
        <w:jc w:val="both"/>
        <w:rPr>
          <w:szCs w:val="20"/>
        </w:rPr>
      </w:pPr>
      <w:r>
        <w:tab/>
        <w:t>1. Otvara se skraćeni stečajni postupak nad dužnikom Studio Paris društvo s ograničenom odgovornošću za usluge, Zagreb, Medačka 18, MBS: 080965138, OIB: 75690739587.</w:t>
      </w:r>
    </w:p>
    <w:p w:rsidRDefault="000202F0" w:rsidP="000202F0" w:rsidR="000202F0">
      <w:pPr>
        <w:spacing w:after="0"/>
        <w:jc w:val="both"/>
      </w:pPr>
    </w:p>
    <w:p w:rsidRDefault="000202F0" w:rsidP="000202F0" w:rsidR="000202F0">
      <w:pPr>
        <w:spacing w:after="0"/>
        <w:jc w:val="both"/>
      </w:pPr>
      <w:r>
        <w:tab/>
        <w:t>2. Za stečajnog upravitelja imenuje se SNJEŽANA VRKLJAN, iz Zagreba, Kralja Zvonimira 75,  OIB: 44740101731.</w:t>
      </w:r>
    </w:p>
    <w:p w:rsidRDefault="000202F0" w:rsidP="000202F0" w:rsidR="000202F0">
      <w:pPr>
        <w:spacing w:after="0"/>
        <w:jc w:val="both"/>
      </w:pPr>
    </w:p>
    <w:p w:rsidRDefault="000202F0" w:rsidP="000202F0" w:rsidR="000202F0">
      <w:pPr>
        <w:spacing w:after="0"/>
        <w:jc w:val="both"/>
        <w:rPr>
          <w:szCs w:val="20"/>
        </w:rPr>
      </w:pPr>
      <w:r>
        <w:tab/>
        <w:t>3. Zaključuje se skraćeni stečajni postupak nad dužnikom Studio Paris društvo s ograničenom odgovornošću za usluge, Zagreb, Medačka 18, MBS: 080965138, OIB: 75690739587.</w:t>
      </w:r>
    </w:p>
    <w:p w:rsidRDefault="000202F0" w:rsidP="000202F0" w:rsidR="000202F0">
      <w:pPr>
        <w:spacing w:after="0"/>
        <w:jc w:val="both"/>
      </w:pPr>
    </w:p>
    <w:p w:rsidRDefault="000202F0" w:rsidP="000202F0" w:rsidR="000202F0">
      <w:pPr>
        <w:spacing w:after="0"/>
        <w:jc w:val="both"/>
      </w:pPr>
      <w:r>
        <w:tab/>
        <w:t>4. Stečajni postupak je otvoren i zaključen s danom 4. lipnja 2019. godine u 9,00 sati, kada je ovo rješenje objavljeno na e-oglasnoj ploči ovoga suda.</w:t>
      </w:r>
    </w:p>
    <w:p w:rsidRDefault="000202F0" w:rsidP="000202F0" w:rsidR="000202F0">
      <w:pPr>
        <w:pStyle w:val="Bezproreda"/>
        <w:spacing w:after="0"/>
        <w:jc w:val="both"/>
      </w:pPr>
    </w:p>
    <w:p w:rsidRDefault="000202F0" w:rsidP="000202F0" w:rsidR="000202F0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0202F0" w:rsidP="000202F0" w:rsidR="000202F0">
      <w:pPr>
        <w:spacing w:after="0"/>
        <w:jc w:val="both"/>
        <w:rPr>
          <w:rFonts w:cs="Times New Roman"/>
        </w:rPr>
      </w:pPr>
    </w:p>
    <w:p w:rsidRDefault="000202F0" w:rsidP="000202F0" w:rsidR="000202F0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0202F0" w:rsidP="000202F0" w:rsidR="000202F0">
      <w:pPr>
        <w:spacing w:after="0"/>
        <w:jc w:val="both"/>
      </w:pPr>
    </w:p>
    <w:p w:rsidRDefault="000202F0" w:rsidP="000202F0" w:rsidR="000202F0">
      <w:pPr>
        <w:spacing w:after="0"/>
        <w:jc w:val="both"/>
      </w:pPr>
    </w:p>
    <w:p w:rsidRDefault="000202F0" w:rsidP="000202F0" w:rsidR="000202F0">
      <w:pPr>
        <w:spacing w:after="0"/>
        <w:jc w:val="center"/>
      </w:pPr>
      <w:r>
        <w:t>Obrazloženje</w:t>
      </w:r>
    </w:p>
    <w:p w:rsidRDefault="000202F0" w:rsidP="000202F0" w:rsidR="000202F0">
      <w:pPr>
        <w:spacing w:after="0"/>
        <w:jc w:val="center"/>
      </w:pPr>
    </w:p>
    <w:p w:rsidRDefault="000202F0" w:rsidP="000202F0" w:rsidR="000202F0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St-91/2019-2, koji je objavljen na mrežnoj stranici e-oglasna ploča Trgovačkog suda u Bjelovaru 16. travnja 2019.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0202F0" w:rsidP="000202F0" w:rsidR="000202F0">
      <w:pPr>
        <w:spacing w:after="0"/>
        <w:jc w:val="both"/>
      </w:pPr>
    </w:p>
    <w:p w:rsidRDefault="000202F0" w:rsidP="000202F0" w:rsidR="000202F0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0202F0" w:rsidP="000202F0" w:rsidR="000202F0">
      <w:pPr>
        <w:spacing w:after="0"/>
        <w:jc w:val="both"/>
      </w:pPr>
    </w:p>
    <w:p w:rsidRDefault="000202F0" w:rsidP="000202F0" w:rsidR="000202F0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0202F0" w:rsidP="000202F0" w:rsidR="000202F0">
      <w:pPr>
        <w:spacing w:after="0"/>
        <w:jc w:val="both"/>
      </w:pPr>
    </w:p>
    <w:p w:rsidRDefault="000202F0" w:rsidP="000202F0" w:rsidR="000202F0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0202F0" w:rsidP="000202F0" w:rsidR="000202F0">
      <w:pPr>
        <w:spacing w:after="0"/>
        <w:jc w:val="both"/>
      </w:pPr>
    </w:p>
    <w:p w:rsidRDefault="000202F0" w:rsidP="000202F0" w:rsidR="000202F0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0202F0" w:rsidP="000202F0" w:rsidR="000202F0">
      <w:pPr>
        <w:pStyle w:val="Bezproreda"/>
        <w:spacing w:after="0"/>
        <w:jc w:val="both"/>
      </w:pPr>
    </w:p>
    <w:p w:rsidRDefault="000202F0" w:rsidP="000202F0" w:rsidR="000202F0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0202F0" w:rsidP="000202F0" w:rsidR="000202F0">
      <w:pPr>
        <w:spacing w:after="0"/>
        <w:ind w:firstLine="851"/>
        <w:jc w:val="both"/>
      </w:pPr>
    </w:p>
    <w:p w:rsidRDefault="000202F0" w:rsidP="000202F0" w:rsidR="000202F0">
      <w:pPr>
        <w:spacing w:after="0"/>
        <w:jc w:val="center"/>
      </w:pPr>
      <w:r>
        <w:t>U Bjelovaru 4. lipnja 2019.</w:t>
      </w:r>
    </w:p>
    <w:p w:rsidRDefault="000202F0" w:rsidP="000202F0" w:rsidR="000202F0">
      <w:pPr>
        <w:spacing w:after="0"/>
        <w:jc w:val="both"/>
      </w:pPr>
    </w:p>
    <w:p w:rsidRDefault="000202F0" w:rsidP="000202F0" w:rsidR="000202F0">
      <w:pPr>
        <w:spacing w:after="0"/>
        <w:jc w:val="both"/>
      </w:pPr>
    </w:p>
    <w:p w:rsidRDefault="000202F0" w:rsidP="000202F0" w:rsidR="000202F0">
      <w:pPr>
        <w:spacing w:after="0"/>
        <w:ind w:firstLine="720" w:left="4320"/>
      </w:pPr>
      <w:r>
        <w:t>SUDSKI SAVJETNIK</w:t>
      </w:r>
    </w:p>
    <w:p w:rsidRDefault="000202F0" w:rsidP="000202F0" w:rsidR="000202F0">
      <w:pPr>
        <w:spacing w:after="0"/>
        <w:ind w:firstLine="4111"/>
      </w:pPr>
      <w:r>
        <w:tab/>
        <w:t xml:space="preserve">     MIROSLAV LOVREKOVIĆ, v.r.</w:t>
      </w:r>
    </w:p>
    <w:p w:rsidRDefault="000202F0" w:rsidP="000202F0" w:rsidR="000202F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0202F0" w:rsidP="000202F0" w:rsidR="000202F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0202F0" w:rsidP="000202F0" w:rsidR="000202F0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0202F0" w:rsidP="000202F0" w:rsidR="000202F0">
      <w:pPr>
        <w:spacing w:after="0"/>
        <w:jc w:val="both"/>
      </w:pPr>
    </w:p>
    <w:p w:rsidRDefault="000202F0" w:rsidP="000202F0" w:rsidR="000202F0">
      <w:pPr>
        <w:spacing w:after="0"/>
        <w:jc w:val="both"/>
      </w:pPr>
    </w:p>
    <w:p w:rsidRDefault="000202F0" w:rsidP="000202F0" w:rsidR="000202F0">
      <w:pPr>
        <w:spacing w:after="0"/>
        <w:jc w:val="both"/>
      </w:pPr>
    </w:p>
    <w:p w:rsidRDefault="000202F0" w:rsidP="000202F0" w:rsidR="00AE649C" w:rsidRPr="000202F0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0202F0" w:rsidR="00AE649C" w:rsidRPr="000202F0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46786512"/>
      <w:docPartObj>
        <w:docPartGallery w:val="Page Numbers (Top of Page)"/>
        <w:docPartUnique/>
      </w:docPartObj>
    </w:sdtPr>
    <w:sdtContent>
      <w:p w:rsidRDefault="000202F0" w:rsidP="000202F0" w:rsidR="000202F0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70B7">
          <w:t>2</w:t>
        </w:r>
        <w:r>
          <w:fldChar w:fldCharType="end"/>
        </w:r>
      </w:p>
    </w:sdtContent>
  </w:sdt>
  <w:p w:rsidRDefault="000202F0" w:rsidP="000202F0" w:rsidR="008333A9">
    <w:pPr>
      <w:spacing w:after="0"/>
      <w:jc w:val="right"/>
    </w:pPr>
    <w:r>
      <w:t>Poslovni broj: 2 St-91/2019-3</w:t>
    </w:r>
  </w:p>
  <w:p w:rsidRDefault="000202F0" w:rsidP="000202F0" w:rsidR="000202F0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2F0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0B7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960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4321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2019.</izvorni_sadrzaj>
    <derivirana_varijabla naziv="DomainObject.DatumDonosenjaOdluke_1">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St-91/2019-3</izvorni_sadrzaj>
    <derivirana_varijabla naziv="DomainObject.Oznaka_1">St-91/2019-3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St-91/2019</izvorni_sadrzaj>
    <derivirana_varijabla naziv="DomainObject.Predmet.OznakaBroj_1">St-91/2019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Paris društvo s ograničenom odgovornošću za usluge zastupanog po punomoćniku Vesna Mijakić</izvorni_sadrzaj>
    <derivirana_varijabla naziv="DomainObject.Predmet.ProtustrankaFormated_1">  Studio Paris društvo s ograničenom odgovornošću za usluge zastupanog po punomoćniku Vesna Mijakić</derivirana_varijabla>
  </DomainObject.Predmet.ProtustrankaFormated>
  <DomainObject.Predmet.ProtustrankaFormatedOIB>
    <izvorni_sadrzaj>  Studio Paris društvo s ograničenom odgovornošću za usluge, OIB 75690739587 zastupanog po punomoćniku Vesna Mijakić</izvorni_sadrzaj>
    <derivirana_varijabla naziv="DomainObject.Predmet.ProtustrankaFormatedOIB_1">  Studio Paris društvo s ograničenom odgovornošću za usluge, OIB 75690739587 zastupanog po punomoćniku Vesna Mijakić</derivirana_varijabla>
  </DomainObject.Predmet.ProtustrankaFormatedOIB>
  <DomainObject.Predmet.ProtustrankaFormatedWithAdress>
    <izvorni_sadrzaj> Studio Paris društvo s ograničenom odgovornošću za usluge, Medačka 18, 10000 Zagreb zastupanog po punomoćniku Vesna Mijakić</izvorni_sadrzaj>
    <derivirana_varijabla naziv="DomainObject.Predmet.ProtustrankaFormatedWithAdress_1"> Studio Paris društvo s ograničenom odgovornošću za usluge, Medačka 18, 10000 Zagreb zastupanog po punomoćniku Vesna Mijakić</derivirana_varijabla>
  </DomainObject.Predmet.ProtustrankaFormatedWithAdress>
  <DomainObject.Predmet.ProtustrankaFormatedWithAdressOIB>
    <izvorni_sadrzaj> Studio Paris društvo s ograničenom odgovornošću za usluge, OIB 75690739587, Medačka 18, 10000 Zagreb zastupanog po punomoćniku Vesna Mijakić</izvorni_sadrzaj>
    <derivirana_varijabla naziv="DomainObject.Predmet.ProtustrankaFormatedWithAdressOIB_1"> Studio Paris društvo s ograničenom odgovornošću za usluge, OIB 75690739587, Medačka 18, 10000 Zagreb zastupanog po punomoćniku Vesna Mijakić</derivirana_varijabla>
  </DomainObject.Predmet.ProtustrankaFormatedWithAdressOIB>
  <DomainObject.Predmet.ProtustrankaWithAdress>
    <izvorni_sadrzaj>Studio Paris društvo s ograničenom odgovornošću za usluge Medačka 18, 10000 Zagreb</izvorni_sadrzaj>
    <derivirana_varijabla naziv="DomainObject.Predmet.ProtustrankaWithAdress_1">Studio Paris društvo s ograničenom odgovornošću za usluge Medačka 18, 10000 Zagreb</derivirana_varijabla>
  </DomainObject.Predmet.ProtustrankaWithAdress>
  <DomainObject.Predmet.ProtustrankaWithAdressOIB>
    <izvorni_sadrzaj>Studio Paris društvo s ograničenom odgovornošću za usluge, OIB 75690739587, Medačka 18, 10000 Zagreb</izvorni_sadrzaj>
    <derivirana_varijabla naziv="DomainObject.Predmet.ProtustrankaWithAdressOIB_1">Studio Paris društvo s ograničenom odgovornošću za usluge, OIB 75690739587, Medačka 18, 10000 Zagreb</derivirana_varijabla>
  </DomainObject.Predmet.ProtustrankaWithAdressOIB>
  <DomainObject.Predmet.ProtustrankaNazivFormated>
    <izvorni_sadrzaj>Studio Paris društvo s ograničenom odgovornošću za usluge</izvorni_sadrzaj>
    <derivirana_varijabla naziv="DomainObject.Predmet.ProtustrankaNazivFormated_1">Studio Paris društvo s ograničenom odgovornošću za usluge</derivirana_varijabla>
  </DomainObject.Predmet.ProtustrankaNazivFormated>
  <DomainObject.Predmet.ProtustrankaNazivFormatedOIB>
    <izvorni_sadrzaj>Studio Paris društvo s ograničenom odgovornošću za usluge, OIB 75690739587</izvorni_sadrzaj>
    <derivirana_varijabla naziv="DomainObject.Predmet.ProtustrankaNazivFormatedOIB_1">Studio Paris društvo s ograničenom odgovornošću za usluge, OIB 75690739587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Paris društvo s ograničenom odgovornošću za usluge zastupanog po punomoćniku Vesna Mijakić</item>
    </izvorni_sadrzaj>
    <derivirana_varijabla naziv="DomainObject.Predmet.ProtuStrankaListFormated_1">
      <item>Studio Paris društvo s ograničenom odgovornošću za usluge zastupanog po punomoćniku Vesna Mijakić</item>
    </derivirana_varijabla>
  </DomainObject.Predmet.ProtuStrankaListFormated>
  <DomainObject.Predmet.ProtuStrankaListFormatedOIB>
    <izvorni_sadrzaj>
      <item>Studio Paris društvo s ograničenom odgovornošću za usluge, OIB 75690739587 zastupanog po punomoćniku Vesna Mijakić</item>
    </izvorni_sadrzaj>
    <derivirana_varijabla naziv="DomainObject.Predmet.ProtuStrankaListFormatedOIB_1">
      <item>Studio Paris društvo s ograničenom odgovornošću za usluge, OIB 75690739587 zastupanog po punomoćniku Vesna Mijakić</item>
    </derivirana_varijabla>
  </DomainObject.Predmet.ProtuStrankaListFormatedOIB>
  <DomainObject.Predmet.ProtuStrankaListFormatedWithAdress>
    <izvorni_sadrzaj>
      <item>Studio Paris društvo s ograničenom odgovornošću za usluge, Medačka 18, 10000 Zagreb zastupanog po punomoćniku Vesna Mijakić</item>
    </izvorni_sadrzaj>
    <derivirana_varijabla naziv="DomainObject.Predmet.ProtuStrankaListFormatedWithAdress_1">
      <item>Studio Paris društvo s ograničenom odgovornošću za usluge, Medačka 18, 10000 Zagreb zastupanog po punomoćniku Vesna Mijakić</item>
    </derivirana_varijabla>
  </DomainObject.Predmet.ProtuStrankaListFormatedWithAdress>
  <DomainObject.Predmet.ProtuStrankaListFormatedWithAdressOIB>
    <izvorni_sadrzaj>
      <item>Studio Paris društvo s ograničenom odgovornošću za usluge, OIB 75690739587, Medačka 18, 10000 Zagreb zastupanog po punomoćniku Vesna Mijakić</item>
    </izvorni_sadrzaj>
    <derivirana_varijabla naziv="DomainObject.Predmet.ProtuStrankaListFormatedWithAdressOIB_1">
      <item>Studio Paris društvo s ograničenom odgovornošću za usluge, OIB 75690739587, Medačka 18, 10000 Zagreb zastupanog po punomoćniku Vesna Mijakić</item>
    </derivirana_varijabla>
  </DomainObject.Predmet.ProtuStrankaListFormatedWithAdressOIB>
  <DomainObject.Predmet.ProtuStrankaListNazivFormated>
    <izvorni_sadrzaj>
      <item>Studio Paris društvo s ograničenom odgovornošću za usluge</item>
    </izvorni_sadrzaj>
    <derivirana_varijabla naziv="DomainObject.Predmet.ProtuStrankaListNazivFormated_1">
      <item>Studio Paris društvo s ograničenom odgovornošću za usluge</item>
    </derivirana_varijabla>
  </DomainObject.Predmet.ProtuStrankaListNazivFormated>
  <DomainObject.Predmet.ProtuStrankaListNazivFormatedOIB>
    <izvorni_sadrzaj>
      <item>Studio Paris društvo s ograničenom odgovornošću za usluge, OIB 75690739587</item>
    </izvorni_sadrzaj>
    <derivirana_varijabla naziv="DomainObject.Predmet.ProtuStrankaListNazivFormatedOIB_1">
      <item>Studio Paris društvo s ograničenom odgovornošću za usluge, OIB 75690739587</item>
    </derivirana_varijabla>
  </DomainObject.Predmet.ProtuStrankaListNazivFormatedOIB>
  <DomainObject.Predmet.OstaliListFormated>
    <izvorni_sadrzaj>
      <item>Vesna Mijakić punomoćnik sudionika u postupku Studio Paris društvo s ograničenom odgovornošću za usluge</item>
    </izvorni_sadrzaj>
    <derivirana_varijabla naziv="DomainObject.Predmet.OstaliListFormated_1">
      <item>Vesna Mijakić punomoćnik sudionika u postupku Studio Paris društvo s ograničenom odgovornošću za usluge</item>
    </derivirana_varijabla>
  </DomainObject.Predmet.OstaliListFormated>
  <DomainObject.Predmet.OstaliListFormatedOIB>
    <izvorni_sadrzaj>
      <item>Vesna Mijakić, OIB 13997604963 punomoćnik sudionika u postupku Studio Paris društvo s ograničenom odgovornošću za usluge</item>
    </izvorni_sadrzaj>
    <derivirana_varijabla naziv="DomainObject.Predmet.OstaliListFormatedOIB_1">
      <item>Vesna Mijakić, OIB 13997604963 punomoćnik sudionika u postupku Studio Paris društvo s ograničenom odgovornošću za usluge</item>
    </derivirana_varijabla>
  </DomainObject.Predmet.OstaliListFormatedOIB>
  <DomainObject.Predmet.OstaliListFormatedWithAdress>
    <izvorni_sadrzaj>
      <item>Vesna Mijakić, Stolačka ulica 25, 10000 Zagreb punomoćnik sudionika u postupku Studio Paris društvo s ograničenom odgovornošću za usluge</item>
    </izvorni_sadrzaj>
    <derivirana_varijabla naziv="DomainObject.Predmet.OstaliListFormatedWithAdress_1">
      <item>Vesna Mijakić, Stolačka ulica 25, 10000 Zagreb punomoćnik sudionika u postupku Studio Paris društvo s ograničenom odgovornošću za usluge</item>
    </derivirana_varijabla>
  </DomainObject.Predmet.OstaliListFormatedWithAdress>
  <DomainObject.Predmet.OstaliListFormatedWithAdressOIB>
    <izvorni_sadrzaj>
      <item>Vesna Mijakić, OIB 13997604963, Stolačka ulica 25, 10000 Zagreb punomoćnik sudionika u postupku Studio Paris društvo s ograničenom odgovornošću za usluge</item>
    </izvorni_sadrzaj>
    <derivirana_varijabla naziv="DomainObject.Predmet.OstaliListFormatedWithAdressOIB_1">
      <item>Vesna Mijakić, OIB 13997604963, Stolačka ulica 25, 10000 Zagreb punomoćnik sudionika u postupku Studio Paris društvo s ograničenom odgovornošću za usluge</item>
    </derivirana_varijabla>
  </DomainObject.Predmet.OstaliListFormatedWithAdressOIB>
  <DomainObject.Predmet.OstaliListNazivFormated>
    <izvorni_sadrzaj>
      <item>Vesna Mijakić</item>
    </izvorni_sadrzaj>
    <derivirana_varijabla naziv="DomainObject.Predmet.OstaliListNazivFormated_1">
      <item>Vesna Mijakić</item>
    </derivirana_varijabla>
  </DomainObject.Predmet.OstaliListNazivFormated>
  <DomainObject.Predmet.OstaliListNazivFormatedOIB>
    <izvorni_sadrzaj>
      <item>Vesna Mijakić, OIB 13997604963</item>
    </izvorni_sadrzaj>
    <derivirana_varijabla naziv="DomainObject.Predmet.OstaliListNazivFormatedOIB_1">
      <item>Vesna Mijakić, OIB 13997604963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2019.</izvorni_sadrzaj>
    <derivirana_varijabla naziv="DomainObject.Datum_1">4. lipnja 2019.</derivirana_varijabla>
  </DomainObject.Datum>
  <DomainObject.PoslovniBrojDokumenta>
    <izvorni_sadrzaj>St-91/2019-3</izvorni_sadrzaj>
    <derivirana_varijabla naziv="DomainObject.PoslovniBrojDokumenta_1">St-91/2019-3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Paris društvo s ograničenom odgovornošću za usluge</izvorni_sadrzaj>
    <derivirana_varijabla naziv="DomainObject.Predmet.ProtustrankaIDrugi_1">Studio Paris društvo s ograničenom odgovornošću za usluge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Studio Paris društvo s ograničenom odgovornošću za usluge, OIB 75690739587, Medačka 18, 10000 Zagreb</izvorni_sadrzaj>
    <derivirana_varijabla naziv="DomainObject.Predmet.ProtustrankaIDrugiAdressOIB_1">Studio Paris društvo s ograničenom odgovornošću za usluge, OIB 75690739587, Medačka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Studio Paris društvo s ograničenom odgovornošću za usluge</item>
      <item>FINA Regionalni centar Zagreb</item>
      <item>Vesna Mijakić</item>
    </izvorni_sadrzaj>
    <derivirana_varijabla naziv="DomainObject.Predmet.SudioniciListNaziv_1">
      <item>Studio Paris društvo s ograničenom odgovornošću za usluge</item>
      <item>FINA Regionalni centar Zagreb</item>
      <item>Vesna Mijakić</item>
    </derivirana_varijabla>
  </DomainObject.Predmet.SudioniciListNaziv>
  <DomainObject.Predmet.SudioniciListAdressOIB>
    <izvorni_sadrzaj>
      <item>Studio Paris društvo s ograničenom odgovornošću za usluge, OIB 75690739587, Medačka 18,10000 Zagreb</item>
      <item>FINA Regionalni centar Zagreb, OIB 85821130368, Trg svibanjskih žrtava 1995 br. 1,10000 Zagreb</item>
      <item>Vesna Mijakić, OIB 13997604963, Stolačka ulica 25,10000 Zagreb</item>
    </izvorni_sadrzaj>
    <derivirana_varijabla naziv="DomainObject.Predmet.SudioniciListAdressOIB_1">
      <item>Studio Paris društvo s ograničenom odgovornošću za usluge, OIB 75690739587, Medačka 18,10000 Zagreb</item>
      <item>FINA Regionalni centar Zagreb, OIB 85821130368, Trg svibanjskih žrtava 1995 br. 1,10000 Zagreb</item>
      <item>Vesna Mijakić, OIB 13997604963, Stolačka ulica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94D8E2-EF84-4B2C-87CB-BDE0DF157A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668</properties:Words>
  <properties:Characters>3536</properties:Characters>
  <properties:Lines>94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2019-06-04T06:17:00Z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St-91/2019-3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