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119f" w14:paraId="783119f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C57A21">
        <w:t xml:space="preserve"> St-8585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2B4CA9">
        <w:t>10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33002D" w:rsidRPr="00CC7B66">
        <w:t>ENERGO MEDIA SERVIS d.o.o., Zagreb, Majstora Buvine 19, OIB: 38429373836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C57A21">
        <w:t>507.928,46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2B4CA9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B7D5B"/>
    <w:rsid w:val="000C01AC"/>
    <w:rsid w:val="000C23E7"/>
    <w:rsid w:val="00103E02"/>
    <w:rsid w:val="00105210"/>
    <w:rsid w:val="00111057"/>
    <w:rsid w:val="00113215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B4CA9"/>
    <w:rsid w:val="002C1499"/>
    <w:rsid w:val="002D5FAD"/>
    <w:rsid w:val="002E41AD"/>
    <w:rsid w:val="002E61B4"/>
    <w:rsid w:val="00325398"/>
    <w:rsid w:val="0033002D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930B9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038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3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8585</izvorni_sadrzaj>
    <derivirana_varijabla naziv="DomainObject.Predmet.Broj_1">8585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St-8585/2015</izvorni_sadrzaj>
    <derivirana_varijabla naziv="DomainObject.Predmet.OznakaBroj_1">St-8585/2015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MEDIA SERVIS d.o.o. zastupanog po punomoćniku TOMISLAV MRJANOVIĆ</izvorni_sadrzaj>
    <derivirana_varijabla naziv="DomainObject.Predmet.ProtustrankaFormated_1">  ENERGO MEDIA SERVIS d.o.o. zastupanog po punomoćniku TOMISLAV MRJANOVIĆ</derivirana_varijabla>
  </DomainObject.Predmet.ProtustrankaFormated>
  <DomainObject.Predmet.ProtustrankaFormatedOIB>
    <izvorni_sadrzaj>  ENERGO MEDIA SERVIS d.o.o., OIB 38429373836 zastupanog po punomoćniku TOMISLAV MRJANOVIĆ</izvorni_sadrzaj>
    <derivirana_varijabla naziv="DomainObject.Predmet.ProtustrankaFormatedOIB_1">  ENERGO MEDIA SERVIS d.o.o., OIB 38429373836 zastupanog po punomoćniku TOMISLAV MRJANOVIĆ</derivirana_varijabla>
  </DomainObject.Predmet.ProtustrankaFormatedOIB>
  <DomainObject.Predmet.ProtustrankaFormatedWithAdress>
    <izvorni_sadrzaj> ENERGO MEDIA SERVIS d.o.o., Majstora Buvine 19, 10000 Zagreb zastupanog po punomoćniku TOMISLAV MRJANOVIĆ</izvorni_sadrzaj>
    <derivirana_varijabla naziv="DomainObject.Predmet.ProtustrankaFormatedWithAdress_1"> ENERGO MEDIA SERVIS d.o.o., Majstora Buvine 19, 10000 Zagreb zastupanog po punomoćniku TOMISLAV MRJANOVIĆ</derivirana_varijabla>
  </DomainObject.Predmet.ProtustrankaFormatedWithAdress>
  <DomainObject.Predmet.ProtustrankaFormatedWithAdressOIB>
    <izvorni_sadrzaj> ENERGO MEDIA SERVIS d.o.o., OIB 38429373836, Majstora Buvine 19, 10000 Zagreb zastupanog po punomoćniku TOMISLAV MRJANOVIĆ</izvorni_sadrzaj>
    <derivirana_varijabla naziv="DomainObject.Predmet.ProtustrankaFormatedWithAdressOIB_1"> ENERGO MEDIA SERVIS d.o.o., OIB 38429373836, Majstora Buvine 19, 10000 Zagreb zastupanog po punomoćniku TOMISLAV MRJANOVIĆ</derivirana_varijabla>
  </DomainObject.Predmet.ProtustrankaFormatedWithAdressOIB>
  <DomainObject.Predmet.ProtustrankaWithAdress>
    <izvorni_sadrzaj>ENERGO MEDIA SERVIS d.o.o. Majstora Buvine 19, 10000 Zagreb</izvorni_sadrzaj>
    <derivirana_varijabla naziv="DomainObject.Predmet.ProtustrankaWithAdress_1">ENERGO MEDIA SERVIS d.o.o. Majstora Buvine 19, 10000 Zagreb</derivirana_varijabla>
  </DomainObject.Predmet.ProtustrankaWithAdress>
  <DomainObject.Predmet.ProtustrankaWithAdressOIB>
    <izvorni_sadrzaj>ENERGO MEDIA SERVIS d.o.o., OIB 38429373836, Majstora Buvine 19, 10000 Zagreb</izvorni_sadrzaj>
    <derivirana_varijabla naziv="DomainObject.Predmet.ProtustrankaWithAdressOIB_1">ENERGO MEDIA SERVIS d.o.o., OIB 38429373836, Majstora Buvine 19, 10000 Zagreb</derivirana_varijabla>
  </DomainObject.Predmet.ProtustrankaWithAdressOIB>
  <DomainObject.Predmet.ProtustrankaNazivFormated>
    <izvorni_sadrzaj>ENERGO MEDIA SERVIS d.o.o.</izvorni_sadrzaj>
    <derivirana_varijabla naziv="DomainObject.Predmet.ProtustrankaNazivFormated_1">ENERGO MEDIA SERVIS d.o.o.</derivirana_varijabla>
  </DomainObject.Predmet.ProtustrankaNazivFormated>
  <DomainObject.Predmet.ProtustrankaNazivFormatedOIB>
    <izvorni_sadrzaj>ENERGO MEDIA SERVIS d.o.o., OIB 38429373836</izvorni_sadrzaj>
    <derivirana_varijabla naziv="DomainObject.Predmet.ProtustrankaNazivFormatedOIB_1">ENERGO MEDIA SERVIS d.o.o., OIB 38429373836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MEDIA SERVIS d.o.o. zastupanog po punomoćniku TOMISLAV MRJANOVIĆ</item>
    </izvorni_sadrzaj>
    <derivirana_varijabla naziv="DomainObject.Predmet.ProtuStrankaListFormated_1">
      <item>ENERGO MEDIA SERVIS d.o.o. zastupanog po punomoćniku TOMISLAV MRJANOVIĆ</item>
    </derivirana_varijabla>
  </DomainObject.Predmet.ProtuStrankaListFormated>
  <DomainObject.Predmet.ProtuStrankaListFormatedOIB>
    <izvorni_sadrzaj>
      <item>ENERGO MEDIA SERVIS d.o.o., OIB 38429373836 zastupanog po punomoćniku TOMISLAV MRJANOVIĆ</item>
    </izvorni_sadrzaj>
    <derivirana_varijabla naziv="DomainObject.Predmet.ProtuStrankaListFormatedOIB_1">
      <item>ENERGO MEDIA SERVIS d.o.o., OIB 38429373836 zastupanog po punomoćniku TOMISLAV MRJANOVIĆ</item>
    </derivirana_varijabla>
  </DomainObject.Predmet.ProtuStrankaListFormatedOIB>
  <DomainObject.Predmet.ProtuStrankaListFormatedWithAdress>
    <izvorni_sadrzaj>
      <item>ENERGO MEDIA SERVIS d.o.o., Majstora Buvine 19, 10000 Zagreb zastupanog po punomoćniku TOMISLAV MRJANOVIĆ</item>
    </izvorni_sadrzaj>
    <derivirana_varijabla naziv="DomainObject.Predmet.ProtuStrankaListFormatedWithAdress_1">
      <item>ENERGO MEDIA SERVIS d.o.o., Majstora Buvine 19, 10000 Zagreb zastupanog po punomoćniku TOMISLAV MRJANOVIĆ</item>
    </derivirana_varijabla>
  </DomainObject.Predmet.ProtuStrankaListFormatedWithAdress>
  <DomainObject.Predmet.ProtuStrankaListFormatedWithAdressOIB>
    <izvorni_sadrzaj>
      <item>ENERGO MEDIA SERVIS d.o.o., OIB 38429373836, Majstora Buvine 19, 10000 Zagreb zastupanog po punomoćniku TOMISLAV MRJANOVIĆ</item>
    </izvorni_sadrzaj>
    <derivirana_varijabla naziv="DomainObject.Predmet.ProtuStrankaListFormatedWithAdressOIB_1">
      <item>ENERGO MEDIA SERVIS d.o.o., OIB 38429373836, Majstora Buvine 19, 10000 Zagreb zastupanog po punomoćniku TOMISLAV MRJANOVIĆ</item>
    </derivirana_varijabla>
  </DomainObject.Predmet.ProtuStrankaListFormatedWithAdressOIB>
  <DomainObject.Predmet.ProtuStrankaListNazivFormated>
    <izvorni_sadrzaj>
      <item>ENERGO MEDIA SERVIS d.o.o.</item>
    </izvorni_sadrzaj>
    <derivirana_varijabla naziv="DomainObject.Predmet.ProtuStrankaListNazivFormated_1">
      <item>ENERGO MEDIA SERVIS d.o.o.</item>
    </derivirana_varijabla>
  </DomainObject.Predmet.ProtuStrankaListNazivFormated>
  <DomainObject.Predmet.ProtuStrankaListNazivFormatedOIB>
    <izvorni_sadrzaj>
      <item>ENERGO MEDIA SERVIS d.o.o., OIB 38429373836</item>
    </izvorni_sadrzaj>
    <derivirana_varijabla naziv="DomainObject.Predmet.ProtuStrankaListNazivFormatedOIB_1">
      <item>ENERGO MEDIA SERVIS d.o.o., OIB 38429373836</item>
    </derivirana_varijabla>
  </DomainObject.Predmet.ProtuStrankaListNazivFormatedOIB>
  <DomainObject.Predmet.OstaliListFormated>
    <izvorni_sadrzaj>
      <item>TOMISLAV MRJANOVIĆ punomoćnik sudionika u postupku ENERGO MEDIA SERVIS d.o.o.</item>
    </izvorni_sadrzaj>
    <derivirana_varijabla naziv="DomainObject.Predmet.OstaliListFormated_1">
      <item>TOMISLAV MRJANOVIĆ punomoćnik sudionika u postupku ENERGO MEDIA SERVIS d.o.o.</item>
    </derivirana_varijabla>
  </DomainObject.Predmet.OstaliListFormated>
  <DomainObject.Predmet.OstaliListFormatedOIB>
    <izvorni_sadrzaj>
      <item>TOMISLAV MRJANOVIĆ punomoćnik sudionika u postupku ENERGO MEDIA SERVIS d.o.o.</item>
    </izvorni_sadrzaj>
    <derivirana_varijabla naziv="DomainObject.Predmet.OstaliListFormatedOIB_1">
      <item>TOMISLAV MRJANOVIĆ punomoćnik sudionika u postupku ENERGO MEDIA SERVIS d.o.o.</item>
    </derivirana_varijabla>
  </DomainObject.Predmet.OstaliListFormatedOIB>
  <DomainObject.Predmet.OstaliListFormatedWithAdress>
    <izvorni_sadrzaj>
      <item>TOMISLAV MRJANOVIĆ, Majstora Buvine 19, 10000 Zagreb punomoćnik sudionika u postupku ENERGO MEDIA SERVIS d.o.o.</item>
    </izvorni_sadrzaj>
    <derivirana_varijabla naziv="DomainObject.Predmet.OstaliListFormatedWithAdress_1">
      <item>TOMISLAV MRJANOVIĆ, Majstora Buvine 19, 10000 Zagreb punomoćnik sudionika u postupku ENERGO MEDIA SERVIS d.o.o.</item>
    </derivirana_varijabla>
  </DomainObject.Predmet.OstaliListFormatedWithAdress>
  <DomainObject.Predmet.OstaliListFormatedWithAdressOIB>
    <izvorni_sadrzaj>
      <item>TOMISLAV MRJANOVIĆ, Majstora Buvine 19, 10000 Zagreb punomoćnik sudionika u postupku ENERGO MEDIA SERVIS d.o.o.</item>
    </izvorni_sadrzaj>
    <derivirana_varijabla naziv="DomainObject.Predmet.OstaliListFormatedWithAdressOIB_1">
      <item>TOMISLAV MRJANOVIĆ, Majstora Buvine 19, 10000 Zagreb punomoćnik sudionika u postupku ENERGO MEDIA SERVIS d.o.o.</item>
    </derivirana_varijabla>
  </DomainObject.Predmet.OstaliListFormatedWithAdressOIB>
  <DomainObject.Predmet.OstaliListNazivFormated>
    <izvorni_sadrzaj>
      <item>TOMISLAV MRJANOVIĆ</item>
    </izvorni_sadrzaj>
    <derivirana_varijabla naziv="DomainObject.Predmet.OstaliListNazivFormated_1">
      <item>TOMISLAV MRJANOVIĆ</item>
    </derivirana_varijabla>
  </DomainObject.Predmet.OstaliListNazivFormated>
  <DomainObject.Predmet.OstaliListNazivFormatedOIB>
    <izvorni_sadrzaj>
      <item>TOMISLAV MRJANOVIĆ</item>
    </izvorni_sadrzaj>
    <derivirana_varijabla naziv="DomainObject.Predmet.OstaliListNazivFormatedOIB_1">
      <item>TOMISLAV MRJANOVIĆ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MEDIA SERVIS d.o.o.</izvorni_sadrzaj>
    <derivirana_varijabla naziv="DomainObject.Predmet.ProtustrankaIDrugi_1">ENERGO MEDIA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 MEDIA SERVIS d.o.o., OIB 38429373836, Majstora Buvine 19, 10000 Zagreb</izvorni_sadrzaj>
    <derivirana_varijabla naziv="DomainObject.Predmet.ProtustrankaIDrugiAdressOIB_1">ENERGO MEDIA SERVIS d.o.o., OIB 38429373836, Majstora Buvine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ENERGO MEDIA SERVIS d.o.o.</item>
      <item>TOMISLAV MRJANOVIĆ</item>
    </izvorni_sadrzaj>
    <derivirana_varijabla naziv="DomainObject.Predmet.SudioniciListNaziv_1">
      <item>FINA Regionalni centar Zagreb</item>
      <item>ENERGO MEDIA SERVIS d.o.o.</item>
      <item>TOMISLAV MRJANOVIĆ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ENERGO MEDIA SERVIS d.o.o., OIB 38429373836, Majstora Buvine 19,10000 Zagreb</item>
      <item>TOMISLAV MRJANOVIĆ, Majstora Buvine 19,10000 Zagreb</item>
    </izvorni_sadrzaj>
    <derivirana_varijabla naziv="DomainObject.Predmet.SudioniciListAdressOIB_1">
      <item>FINA Regionalni centar Zagreb, OIB 85821130368, Trg svibanjskih žrtava 1995. br. 1,10000 Zagreb</item>
      <item>ENERGO MEDIA SERVIS d.o.o., OIB 38429373836, Majstora Buvine 19,10000 Zagreb</item>
      <item>TOMISLAV MRJANOVIĆ, Majstora Buvine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38429373836</item>
      <item>, OIB null</item>
    </izvorni_sadrzaj>
    <derivirana_varijabla naziv="DomainObject.Predmet.SudioniciListNazivOIB_1">
      <item>, OIB 85821130368</item>
      <item>, OIB 38429373836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1370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2016-02-02T10:25:00Z</dcterms:created>
  <dc:creator>ilukac</dc:creator>
  <cp:lastModifiedBy>Nevenka Furić</cp:lastModifiedBy>
  <cp:lastPrinted>2016-02-10T12:30:00Z</cp:lastPrinted>
  <dcterms:modified xmlns:xsi="http://www.w3.org/2001/XMLSchema-instance" xsi:type="dcterms:W3CDTF">2016-02-10T12:33:00Z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