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fb93" w14:paraId="ebcfb93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DE1C3C">
        <w:rPr>
          <w:szCs w:val="24"/>
        </w:rPr>
        <w:t>22. veljače 2016.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DB0FC6">
        <w:rPr>
          <w:szCs w:val="24"/>
        </w:rPr>
        <w:t>8.0</w:t>
      </w:r>
      <w:r w:rsidR="009F1983">
        <w:rPr>
          <w:szCs w:val="24"/>
        </w:rPr>
        <w:t xml:space="preserve">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DE1C3C">
        <w:rPr>
          <w:szCs w:val="24"/>
          <w:lang w:val="hr-HR"/>
        </w:rPr>
        <w:t xml:space="preserve">trinaestom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DE1C3C">
        <w:rPr>
          <w:szCs w:val="24"/>
          <w:lang w:val="hr-HR"/>
        </w:rPr>
        <w:t>4. svibnja</w:t>
      </w:r>
      <w:r w:rsidR="00DB0FC6">
        <w:rPr>
          <w:szCs w:val="24"/>
          <w:lang w:val="hr-HR"/>
        </w:rPr>
        <w:t xml:space="preserve"> 2016</w:t>
      </w:r>
      <w:r w:rsidR="00FC57A7">
        <w:rPr>
          <w:szCs w:val="24"/>
          <w:lang w:val="hr-HR"/>
        </w:rPr>
        <w:t xml:space="preserve">. u </w:t>
      </w:r>
      <w:r w:rsidR="00D50AF8">
        <w:rPr>
          <w:szCs w:val="24"/>
          <w:lang w:val="hr-HR"/>
        </w:rPr>
        <w:t>1</w:t>
      </w:r>
      <w:r w:rsidR="00DE1C3C">
        <w:rPr>
          <w:szCs w:val="24"/>
          <w:lang w:val="hr-HR"/>
        </w:rPr>
        <w:t>0,0</w:t>
      </w:r>
      <w:r w:rsidR="00D50AF8">
        <w:rPr>
          <w:szCs w:val="24"/>
          <w:lang w:val="hr-HR"/>
        </w:rPr>
        <w:t>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DE1C3C">
        <w:rPr>
          <w:szCs w:val="24"/>
          <w:lang w:val="hr-HR"/>
        </w:rPr>
        <w:t xml:space="preserve">dvanaest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 xml:space="preserve">je nekretnina stečajnog dužnika pod istim uvijetima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DE1C3C">
        <w:rPr>
          <w:szCs w:val="24"/>
          <w:lang w:val="hr-HR"/>
        </w:rPr>
        <w:t>22. veljače 2016.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B606AE">
        <w:rPr>
          <w:szCs w:val="24"/>
          <w:lang w:val="pl-PL"/>
        </w:rPr>
        <w:t xml:space="preserve"> v. r. </w:t>
      </w:r>
      <w:r w:rsidR="00724A28">
        <w:rPr>
          <w:szCs w:val="24"/>
        </w:rPr>
        <w:t xml:space="preserve"> </w:t>
      </w:r>
      <w:r w:rsidRPr="00FF7FB6">
        <w:rPr>
          <w:szCs w:val="24"/>
        </w:rPr>
        <w:t xml:space="preserve">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B606AE" w:rsidP="00AB7A2F" w:rsidR="00B606A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606AE" w:rsidP="00995CE9" w:rsidR="00B606A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606AE" w:rsidP="002655DA" w:rsidR="00B606AE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6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90835"/>
    <w:rsid w:val="0011242B"/>
    <w:rsid w:val="00146A02"/>
    <w:rsid w:val="00170F99"/>
    <w:rsid w:val="0017499E"/>
    <w:rsid w:val="00192EF1"/>
    <w:rsid w:val="002655DA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724A28"/>
    <w:rsid w:val="007715D3"/>
    <w:rsid w:val="007A026B"/>
    <w:rsid w:val="007E08C4"/>
    <w:rsid w:val="0081775F"/>
    <w:rsid w:val="00841B57"/>
    <w:rsid w:val="00857E94"/>
    <w:rsid w:val="00892A28"/>
    <w:rsid w:val="00937FD0"/>
    <w:rsid w:val="009F1983"/>
    <w:rsid w:val="00A85E53"/>
    <w:rsid w:val="00A87162"/>
    <w:rsid w:val="00AF1895"/>
    <w:rsid w:val="00B03690"/>
    <w:rsid w:val="00B27E4F"/>
    <w:rsid w:val="00B606AE"/>
    <w:rsid w:val="00C63BC3"/>
    <w:rsid w:val="00C67EEC"/>
    <w:rsid w:val="00CC2144"/>
    <w:rsid w:val="00CC71B8"/>
    <w:rsid w:val="00CE1A8E"/>
    <w:rsid w:val="00D021A2"/>
    <w:rsid w:val="00D50AF8"/>
    <w:rsid w:val="00DB0FC6"/>
    <w:rsid w:val="00DE1C3C"/>
    <w:rsid w:val="00E070C0"/>
    <w:rsid w:val="00E24601"/>
    <w:rsid w:val="00E46509"/>
    <w:rsid w:val="00F55AEA"/>
    <w:rsid w:val="00F56A7D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60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6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6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6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6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60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6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6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6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6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13. dražba</izvorni_sadrzaj>
    <derivirana_varijabla naziv="DomainObject.Primjedba_1">13.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</izvorni_sadrzaj>
    <derivirana_varijabla naziv="DomainObject.Predmet.StrankaFormated_1">  HOTEL VOLTINO, usluge smještaja, d.o.o.; INESHERC j.d.o.o.; KBK ALFA TEAM</derivirana_varijabla>
  </DomainObject.Predmet.StrankaFormated>
  <DomainObject.Predmet.StrankaFormatedOIB>
    <izvorni_sadrzaj>  HOTEL VOLTINO, usluge smještaja, d.o.o., OIB 43190729641; INESHERC j.d.o.o., OIB ; KBK ALFA TEAM</izvorni_sadrzaj>
    <derivirana_varijabla naziv="DomainObject.Predmet.StrankaFormatedOIB_1">  HOTEL VOLTINO, usluge smještaja, d.o.o., OIB 43190729641; INESHERC j.d.o.o., OIB ; KBK ALFA TEAM</derivirana_varijabla>
  </DomainObject.Predmet.StrankaFormatedOIB>
  <DomainObject.Predmet.StrankaFormatedWithAdress>
    <izvorni_sadrzaj> HOTEL VOLTINO, usluge smještaja, d.o.o., Poljička ul. 5, 10000 Zagreb; INESHERC j.d.o.o.; KBK ALFA TEAM</izvorni_sadrzaj>
    <derivirana_varijabla naziv="DomainObject.Predmet.StrankaFormatedWithAdress_1"> HOTEL VOLTINO, usluge smještaja, d.o.o., Poljička ul. 5, 10000 Zagreb; INESHERC j.d.o.o.; KBK ALFA TEAM</derivirana_varijabla>
  </DomainObject.Predmet.StrankaFormatedWithAdress>
  <DomainObject.Predmet.StrankaFormatedWithAdressOIB>
    <izvorni_sadrzaj> HOTEL VOLTINO, usluge smještaja, d.o.o., OIB 43190729641, Poljička ul. 5, 10000 Zagreb; INESHERC j.d.o.o., OIB ; KBK ALFA TEAM</izvorni_sadrzaj>
    <derivirana_varijabla naziv="DomainObject.Predmet.StrankaFormatedWithAdressOIB_1"> HOTEL VOLTINO, usluge smještaja, d.o.o., OIB 43190729641, Poljička ul. 5, 10000 Zagreb; INESHERC j.d.o.o., OIB ; KBK ALFA TEAM</derivirana_varijabla>
  </DomainObject.Predmet.StrankaFormatedWithAdressOIB>
  <DomainObject.Predmet.StrankaWithAdress>
    <izvorni_sadrzaj>HOTEL VOLTINO, usluge smještaja, d.o.o. Poljička ul. 5,10000 Zagreb,INESHERC j.d.o.o. ,KBK ALFA TEAM </izvorni_sadrzaj>
    <derivirana_varijabla naziv="DomainObject.Predmet.StrankaWithAdress_1">HOTEL VOLTINO, usluge smještaja, d.o.o. Poljička ul. 5,10000 Zagreb,INESHERC j.d.o.o. ,KBK ALFA TEAM </derivirana_varijabla>
  </DomainObject.Predmet.StrankaWithAdress>
  <DomainObject.Predmet.StrankaWithAdressOIB>
    <izvorni_sadrzaj>HOTEL VOLTINO, usluge smještaja, d.o.o., OIB 43190729641, Poljička ul. 5,10000 Zagreb,INESHERC j.d.o.o., OIB ,KBK ALFA TEAM</izvorni_sadrzaj>
    <derivirana_varijabla naziv="DomainObject.Predmet.StrankaWithAdressOIB_1">HOTEL VOLTINO, usluge smještaja, d.o.o., OIB 43190729641, Poljička ul. 5,10000 Zagreb,INESHERC j.d.o.o., OIB ,KBK ALFA TEAM</derivirana_varijabla>
  </DomainObject.Predmet.StrankaWithAdressOIB>
  <DomainObject.Predmet.StrankaNazivFormated>
    <izvorni_sadrzaj>HOTEL VOLTINO, usluge smještaja, d.o.o.,INESHERC j.d.o.o.,KBK ALFA TEAM</izvorni_sadrzaj>
    <derivirana_varijabla naziv="DomainObject.Predmet.StrankaNazivFormated_1">HOTEL VOLTINO, usluge smještaja, d.o.o.,INESHERC j.d.o.o.,KBK ALFA TEAM</derivirana_varijabla>
  </DomainObject.Predmet.StrankaNazivFormated>
  <DomainObject.Predmet.StrankaNazivFormatedOIB>
    <izvorni_sadrzaj>HOTEL VOLTINO, usluge smještaja, d.o.o., OIB 43190729641,INESHERC j.d.o.o., OIB ,KBK ALFA TEAM</izvorni_sadrzaj>
    <derivirana_varijabla naziv="DomainObject.Predmet.StrankaNazivFormatedOIB_1">HOTEL VOLTINO, usluge smještaja, d.o.o., OIB 43190729641,INESHERC j.d.o.o., OIB ,KBK ALFA TEAM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</izvorni_sadrzaj>
    <derivirana_varijabla naziv="DomainObject.Predmet.StrankaListFormated_1">
      <item>HOTEL VOLTINO, usluge smještaja, d.o.o.</item>
      <item>INESHERC j.d.o.o.</item>
      <item>KBK ALFA TEAM</item>
    </derivirana_varijabla>
  </DomainObject.Predmet.StrankaListFormated>
  <DomainObject.Predmet.StrankaListFormatedOIB>
    <izvorni_sadrzaj>
      <item>HOTEL VOLTINO, usluge smještaja, d.o.o., OIB 43190729641</item>
      <item>INESHERC j.d.o.o., OIB </item>
      <item>KBK ALFA TEAM</item>
    </izvorni_sadrzaj>
    <derivirana_varijabla naziv="DomainObject.Predmet.StrankaListFormatedOIB_1">
      <item>HOTEL VOLTINO, usluge smještaja, d.o.o., OIB 43190729641</item>
      <item>INESHERC j.d.o.o., OIB </item>
      <item>KBK ALFA TEAM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</item>
      <item>KBK ALFA TEAM</item>
    </izvorni_sadrzaj>
    <derivirana_varijabla naziv="DomainObject.Predmet.StrankaListFormatedWithAdressOIB_1">
      <item>HOTEL VOLTINO, usluge smještaja, d.o.o., OIB 43190729641, Poljička ul. 5, 10000 Zagreb</item>
      <item>INESHERC j.d.o.o., OIB </item>
      <item>KBK ALFA TEAM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</izvorni_sadrzaj>
    <derivirana_varijabla naziv="DomainObject.Predmet.StrankaListNazivFormated_1">
      <item>HOTEL VOLTINO, usluge smještaja, d.o.o.</item>
      <item>INESHERC j.d.o.o.</item>
      <item>KBK ALFA TEAM</item>
    </derivirana_varijabla>
  </DomainObject.Predmet.StrankaListNazivFormated>
  <DomainObject.Predmet.StrankaListNazivFormatedOIB>
    <izvorni_sadrzaj>
      <item>HOTEL VOLTINO, usluge smještaja, d.o.o., OIB 43190729641</item>
      <item>INESHERC j.d.o.o., OIB </item>
      <item>KBK ALFA TEAM</item>
    </izvorni_sadrzaj>
    <derivirana_varijabla naziv="DomainObject.Predmet.StrankaListNazivFormatedOIB_1">
      <item>HOTEL VOLTINO, usluge smještaja, d.o.o., OIB 43190729641</item>
      <item>INESHERC j.d.o.o., OIB </item>
      <item>KBK ALFA TEAM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</item>
      <item>KBK ALFA TEAM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</item>
      <item>KBK ALFA TEAM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3134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2016-02-22T09:56:00Z</dcterms:created>
  <dc:creator>ksvajger</dc:creator>
  <cp:lastModifiedBy>Kristina Švajger</cp:lastModifiedBy>
  <cp:lastPrinted>2016-02-22T09:59:00Z</cp:lastPrinted>
  <dcterms:modified xmlns:xsi="http://www.w3.org/2001/XMLSchema-instance" xsi:type="dcterms:W3CDTF">2016-02-22T09:59:00Z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