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c665" w14:paraId="9c9c665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D6047F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</w:t>
            </w:r>
            <w:r w:rsidR="00D6047F">
              <w:t>4</w:t>
            </w:r>
            <w:r w:rsidR="008D10CF">
              <w:t>1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D6047F">
        <w:t xml:space="preserve"> </w:t>
      </w:r>
      <w:proofErr w:type="spellStart"/>
      <w:r w:rsidR="008D10CF" w:rsidRPr="008D10CF">
        <w:t>LACTIS</w:t>
      </w:r>
      <w:proofErr w:type="spellEnd"/>
      <w:r w:rsidR="008D10CF" w:rsidRPr="008D10CF">
        <w:t xml:space="preserve"> </w:t>
      </w:r>
      <w:proofErr w:type="spellStart"/>
      <w:r w:rsidR="008D10CF" w:rsidRPr="008D10CF">
        <w:t>MUNDUS</w:t>
      </w:r>
      <w:proofErr w:type="spellEnd"/>
      <w:r w:rsidR="008D10CF" w:rsidRPr="008D10CF">
        <w:t xml:space="preserve"> društvo s ograničenom odgovornošću za trgovinu i usluge</w:t>
      </w:r>
      <w:r w:rsidR="008D10CF">
        <w:t xml:space="preserve"> Zagreb, Ulica Otona Kučere 58, </w:t>
      </w:r>
      <w:proofErr w:type="spellStart"/>
      <w:r w:rsidR="008D10CF">
        <w:t>OIB</w:t>
      </w:r>
      <w:proofErr w:type="spellEnd"/>
      <w:r w:rsidR="008D10CF">
        <w:t xml:space="preserve">: </w:t>
      </w:r>
      <w:r w:rsidR="008D10CF" w:rsidRPr="008D10CF">
        <w:t>07277099504</w:t>
      </w:r>
      <w:r w:rsidR="008D10CF">
        <w:t xml:space="preserve">, </w:t>
      </w:r>
      <w:proofErr w:type="spellStart"/>
      <w:r w:rsidR="008D10CF">
        <w:t>MBS</w:t>
      </w:r>
      <w:proofErr w:type="spellEnd"/>
      <w:r w:rsidR="008D10CF">
        <w:t xml:space="preserve">: </w:t>
      </w:r>
      <w:r w:rsidR="008D10CF" w:rsidRPr="008D10CF">
        <w:t>080752809</w:t>
      </w:r>
      <w:r w:rsidR="008D10CF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A81A0E">
        <w:t>21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E086F">
        <w:rPr>
          <w:bCs/>
        </w:rPr>
        <w:t xml:space="preserve"> </w:t>
      </w:r>
      <w:proofErr w:type="spellStart"/>
      <w:r w:rsidR="008D10CF" w:rsidRPr="008D10CF">
        <w:t>LACTIS</w:t>
      </w:r>
      <w:proofErr w:type="spellEnd"/>
      <w:r w:rsidR="008D10CF" w:rsidRPr="008D10CF">
        <w:t xml:space="preserve"> </w:t>
      </w:r>
      <w:proofErr w:type="spellStart"/>
      <w:r w:rsidR="008D10CF" w:rsidRPr="008D10CF">
        <w:t>MUNDUS</w:t>
      </w:r>
      <w:proofErr w:type="spellEnd"/>
      <w:r w:rsidR="008D10CF" w:rsidRPr="008D10CF">
        <w:t xml:space="preserve"> društvo s ograničenom odgovornošću za trgovinu i usluge</w:t>
      </w:r>
      <w:r w:rsidR="008D10CF">
        <w:t xml:space="preserve"> Zagreb, Ulica Otona Kučere 58, </w:t>
      </w:r>
      <w:proofErr w:type="spellStart"/>
      <w:r w:rsidR="008D10CF">
        <w:t>OIB</w:t>
      </w:r>
      <w:proofErr w:type="spellEnd"/>
      <w:r w:rsidR="008D10CF">
        <w:t xml:space="preserve">: </w:t>
      </w:r>
      <w:r w:rsidR="008D10CF" w:rsidRPr="008D10CF">
        <w:t>07277099504</w:t>
      </w:r>
      <w:r w:rsidR="008D10CF">
        <w:t xml:space="preserve">, </w:t>
      </w:r>
      <w:proofErr w:type="spellStart"/>
      <w:r w:rsidR="008D10CF">
        <w:t>MBS</w:t>
      </w:r>
      <w:proofErr w:type="spellEnd"/>
      <w:r w:rsidR="008D10CF">
        <w:t xml:space="preserve">: </w:t>
      </w:r>
      <w:r w:rsidR="008D10CF" w:rsidRPr="008D10CF">
        <w:t>080752809</w:t>
      </w:r>
      <w:r w:rsidR="008D10CF">
        <w:t>, iznosi 20.117,75 kn.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22317">
        <w:t xml:space="preserve"> </w:t>
      </w:r>
      <w:r w:rsidR="008D10CF">
        <w:t xml:space="preserve">Mario Babić </w:t>
      </w:r>
      <w:r w:rsidR="00D6047F">
        <w:t xml:space="preserve">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</w:t>
      </w:r>
      <w:r w:rsidR="00D6047F">
        <w:t>4</w:t>
      </w:r>
      <w:r w:rsidR="008D10CF">
        <w:t>1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21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185A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6047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48185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8185A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85A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85A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48185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8185A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85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85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1641</izvorni_sadrzaj>
    <derivirana_varijabla naziv="DomainObject.Predmet.Broj_1">1641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St-1641/2018</izvorni_sadrzaj>
    <derivirana_varijabla naziv="DomainObject.Predmet.OznakaBroj_1">St-1641/2018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LACTIS MUNDUS društvo s ograničenom odgovornošću za trgovinu i usluge</izvorni_sadrzaj>
    <derivirana_varijabla naziv="DomainObject.Predmet.ProtustrankaFormated_1">  LACTIS MUNDUS društvo s ograničenom odgovornošću za trgovinu i usluge</derivirana_varijabla>
  </DomainObject.Predmet.ProtustrankaFormated>
  <DomainObject.Predmet.ProtustrankaFormatedOIB>
    <izvorni_sadrzaj>  LACTIS MUNDUS društvo s ograničenom odgovornošću za trgovinu i usluge, OIB 07277099504</izvorni_sadrzaj>
    <derivirana_varijabla naziv="DomainObject.Predmet.ProtustrankaFormatedOIB_1">  LACTIS MUNDUS društvo s ograničenom odgovornošću za trgovinu i usluge, OIB 07277099504</derivirana_varijabla>
  </DomainObject.Predmet.ProtustrankaFormatedOIB>
  <DomainObject.Predmet.ProtustrankaFormatedWithAdress>
    <izvorni_sadrzaj> LACTIS MUNDUS društvo s ograničenom odgovornošću za trgovinu i usluge, Ulica Otona Kučere 58, 10000 Zagreb</izvorni_sadrzaj>
    <derivirana_varijabla naziv="DomainObject.Predmet.ProtustrankaFormatedWithAdress_1"> LACTIS MUNDUS društvo s ograničenom odgovornošću za trgovinu i usluge, Ulica Otona Kučere 58, 10000 Zagreb</derivirana_varijabla>
  </DomainObject.Predmet.ProtustrankaFormatedWithAdress>
  <DomainObject.Predmet.ProtustrankaFormatedWithAdressOIB>
    <izvorni_sadrzaj> LACTIS MUNDUS društvo s ograničenom odgovornošću za trgovinu i usluge, OIB 07277099504, Ulica Otona Kučere 58, 10000 Zagreb</izvorni_sadrzaj>
    <derivirana_varijabla naziv="DomainObject.Predmet.ProtustrankaFormatedWithAdressOIB_1"> LACTIS MUNDUS društvo s ograničenom odgovornošću za trgovinu i usluge, OIB 07277099504, Ulica Otona Kučere 58, 10000 Zagreb</derivirana_varijabla>
  </DomainObject.Predmet.ProtustrankaFormatedWithAdressOIB>
  <DomainObject.Predmet.ProtustrankaWithAdress>
    <izvorni_sadrzaj>LACTIS MUNDUS društvo s ograničenom odgovornošću za trgovinu i usluge Ulica Otona Kučere 58, 10000 Zagreb</izvorni_sadrzaj>
    <derivirana_varijabla naziv="DomainObject.Predmet.ProtustrankaWithAdress_1">LACTIS MUNDUS društvo s ograničenom odgovornošću za trgovinu i usluge Ulica Otona Kučere 58, 10000 Zagreb</derivirana_varijabla>
  </DomainObject.Predmet.ProtustrankaWithAdress>
  <DomainObject.Predmet.ProtustrankaWithAdressOIB>
    <izvorni_sadrzaj>LACTIS MUNDUS društvo s ograničenom odgovornošću za trgovinu i usluge, OIB 07277099504, Ulica Otona Kučere 58, 10000 Zagreb</izvorni_sadrzaj>
    <derivirana_varijabla naziv="DomainObject.Predmet.ProtustrankaWithAdressOIB_1">LACTIS MUNDUS društvo s ograničenom odgovornošću za trgovinu i usluge, OIB 07277099504, Ulica Otona Kučere 58, 10000 Zagreb</derivirana_varijabla>
  </DomainObject.Predmet.ProtustrankaWithAdressOIB>
  <DomainObject.Predmet.ProtustrankaNazivFormated>
    <izvorni_sadrzaj>LACTIS MUNDUS društvo s ograničenom odgovornošću za trgovinu i usluge</izvorni_sadrzaj>
    <derivirana_varijabla naziv="DomainObject.Predmet.ProtustrankaNazivFormated_1">LACTIS MUNDUS društvo s ograničenom odgovornošću za trgovinu i usluge</derivirana_varijabla>
  </DomainObject.Predmet.ProtustrankaNazivFormated>
  <DomainObject.Predmet.ProtustrankaNazivFormatedOIB>
    <izvorni_sadrzaj>LACTIS MUNDUS društvo s ograničenom odgovornošću za trgovinu i usluge, OIB 07277099504</izvorni_sadrzaj>
    <derivirana_varijabla naziv="DomainObject.Predmet.ProtustrankaNazivFormatedOIB_1">LACTIS MUNDUS društvo s ograničenom odgovornošću za trgovinu i usluge, OIB 07277099504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LACTIS MUNDUS društvo s ograničenom odgovornošću za trgovinu i usluge</item>
    </izvorni_sadrzaj>
    <derivirana_varijabla naziv="DomainObject.Predmet.ProtuStrankaListFormated_1">
      <item>LACTIS MUNDUS društvo s ograničenom odgovornošću za trgovinu i usluge</item>
    </derivirana_varijabla>
  </DomainObject.Predmet.ProtuStrankaListFormated>
  <DomainObject.Predmet.ProtuStrankaListFormatedOIB>
    <izvorni_sadrzaj>
      <item>LACTIS MUNDUS društvo s ograničenom odgovornošću za trgovinu i usluge, OIB 07277099504</item>
    </izvorni_sadrzaj>
    <derivirana_varijabla naziv="DomainObject.Predmet.ProtuStrankaListFormatedOIB_1">
      <item>LACTIS MUNDUS društvo s ograničenom odgovornošću za trgovinu i usluge, OIB 07277099504</item>
    </derivirana_varijabla>
  </DomainObject.Predmet.ProtuStrankaListFormatedOIB>
  <DomainObject.Predmet.ProtuStrankaListFormatedWithAdress>
    <izvorni_sadrzaj>
      <item>LACTIS MUNDUS društvo s ograničenom odgovornošću za trgovinu i usluge, Ulica Otona Kučere 58, 10000 Zagreb</item>
    </izvorni_sadrzaj>
    <derivirana_varijabla naziv="DomainObject.Predmet.ProtuStrankaListFormatedWithAdress_1">
      <item>LACTIS MUNDUS društvo s ograničenom odgovornošću za trgovinu i usluge, Ulica Otona Kučere 58, 10000 Zagreb</item>
    </derivirana_varijabla>
  </DomainObject.Predmet.ProtuStrankaListFormatedWithAdress>
  <DomainObject.Predmet.ProtuStrankaListFormatedWithAdressOIB>
    <izvorni_sadrzaj>
      <item>LACTIS MUNDUS društvo s ograničenom odgovornošću za trgovinu i usluge, OIB 07277099504, Ulica Otona Kučere 58, 10000 Zagreb</item>
    </izvorni_sadrzaj>
    <derivirana_varijabla naziv="DomainObject.Predmet.ProtuStrankaListFormatedWithAdressOIB_1">
      <item>LACTIS MUNDUS društvo s ograničenom odgovornošću za trgovinu i usluge, OIB 07277099504, Ulica Otona Kučere 58, 10000 Zagreb</item>
    </derivirana_varijabla>
  </DomainObject.Predmet.ProtuStrankaListFormatedWithAdressOIB>
  <DomainObject.Predmet.ProtuStrankaListNazivFormated>
    <izvorni_sadrzaj>
      <item>LACTIS MUNDUS društvo s ograničenom odgovornošću za trgovinu i usluge</item>
    </izvorni_sadrzaj>
    <derivirana_varijabla naziv="DomainObject.Predmet.ProtuStrankaListNazivFormated_1">
      <item>LACTIS MUNDUS društvo s ograničenom odgovornošću za trgovinu i usluge</item>
    </derivirana_varijabla>
  </DomainObject.Predmet.ProtuStrankaListNazivFormated>
  <DomainObject.Predmet.ProtuStrankaListNazivFormatedOIB>
    <izvorni_sadrzaj>
      <item>LACTIS MUNDUS društvo s ograničenom odgovornošću za trgovinu i usluge, OIB 07277099504</item>
    </izvorni_sadrzaj>
    <derivirana_varijabla naziv="DomainObject.Predmet.ProtuStrankaListNazivFormatedOIB_1">
      <item>LACTIS MUNDUS društvo s ograničenom odgovornošću za trgovinu i usluge, OIB 07277099504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LACTIS MUNDUS društvo s ograničenom odgovornošću za trgovinu i usluge</izvorni_sadrzaj>
    <derivirana_varijabla naziv="DomainObject.Predmet.ProtustrankaIDrugi_1">LACTIS MUNDUS društvo s ograničenom odgovornošću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LACTIS MUNDUS društvo s ograničenom odgovornošću za trgovinu i usluge, OIB 07277099504, Ulica Otona Kučere 58, 10000 Zagreb</izvorni_sadrzaj>
    <derivirana_varijabla naziv="DomainObject.Predmet.ProtustrankaIDrugiAdressOIB_1">LACTIS MUNDUS društvo s ograničenom odgovornošću za trgovinu i usluge, OIB 07277099504, Ulica Otona Kučere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LACTIS MUNDUS društvo s ograničenom odgovornošću za trgovinu i usluge</item>
      <item>FINA Regionalni centar Zagreb</item>
    </izvorni_sadrzaj>
    <derivirana_varijabla naziv="DomainObject.Predmet.SudioniciListNaziv_1">
      <item>LACTIS MUNDUS društvo s ograničenom odgovornošću za trgovinu i usluge</item>
      <item>FINA Regionalni centar Zagreb</item>
    </derivirana_varijabla>
  </DomainObject.Predmet.SudioniciListNaziv>
  <DomainObject.Predmet.SudioniciListAdressOIB>
    <izvorni_sadrzaj>
      <item>LACTIS MUNDUS društvo s ograničenom odgovornošću za trgovinu i usluge, OIB 07277099504, Ulica Otona Kučere 58,10000 Zagreb</item>
      <item>FINA Regionalni centar Zagreb, OIB 85821130368</item>
    </izvorni_sadrzaj>
    <derivirana_varijabla naziv="DomainObject.Predmet.SudioniciListAdressOIB_1">
      <item>LACTIS MUNDUS društvo s ograničenom odgovornošću za trgovinu i usluge, OIB 07277099504, Ulica Otona Kučere 58,10000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07277099504</item>
      <item>, OIB 85821130368</item>
    </izvorni_sadrzaj>
    <derivirana_varijabla naziv="DomainObject.Predmet.SudioniciListNazivOIB_1">
      <item>, OIB 07277099504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2039</properties:Characters>
  <properties:Lines>49</properties:Lines>
  <properties:Paragraphs>16</properties:Paragraphs>
  <properties:TotalTime>445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2018-12-21T09:09:00Z</cp:lastPrinted>
  <dcterms:modified xmlns:xsi="http://www.w3.org/2001/XMLSchema-instance" xsi:type="dcterms:W3CDTF">2018-12-21T09:09:00Z</dcterms:modified>
  <cp:revision>116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