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663b" w14:paraId="ec7663b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F66163">
        <w:t>68/18-12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F66163">
        <w:rPr>
          <w:b/>
        </w:rPr>
        <w:t>SPORTSKA URUGA AMATERA LJUBITELJA PIKADA NOVI GRAD, Osijek, M. Divalta 52, OIB: 71747851057, reg. broj 14004480</w:t>
      </w:r>
      <w:r w:rsidR="006139EC">
        <w:t xml:space="preserve">, </w:t>
      </w:r>
      <w:r w:rsidR="003B4C28">
        <w:t xml:space="preserve">dana </w:t>
      </w:r>
      <w:r w:rsidR="00F66163">
        <w:t>26</w:t>
      </w:r>
      <w:r w:rsidR="00006C35">
        <w:t>. travnja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F66163">
        <w:rPr>
          <w:b/>
        </w:rPr>
        <w:t xml:space="preserve">SPORTSKA URUGA AMATERA LJUBITELJA PIKADA NOVI GRAD, Osijek, M. Divalta 52, OIB: 71747851057, reg. broj 14004480 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F66163">
        <w:rPr>
          <w:b/>
        </w:rPr>
        <w:t>68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F66163">
        <w:rPr>
          <w:b/>
        </w:rPr>
        <w:t>6.650,00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E6000B" w:rsidP="00F66163" w:rsidR="00E6000B">
      <w:pPr>
        <w:spacing w:lineRule="auto" w:line="254" w:after="160"/>
      </w:pPr>
    </w:p>
    <w:tbl>
      <w:tblPr>
        <w:tblStyle w:val="Reetkatablice"/>
        <w:tblW w:type="auto" w:w="0"/>
        <w:tblInd w:type="dxa" w:w="348"/>
        <w:tblLook w:val="04A0" w:noVBand="1" w:noHBand="0" w:lastColumn="0" w:firstColumn="1" w:lastRow="0" w:firstRow="1"/>
      </w:tblPr>
      <w:tblGrid>
        <w:gridCol w:w="640"/>
        <w:gridCol w:w="6095"/>
        <w:gridCol w:w="1979"/>
      </w:tblGrid>
      <w:tr w:rsidTr="00F66163" w:rsidR="00F66163"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pPr>
              <w:rPr>
                <w:b/>
              </w:rPr>
            </w:pPr>
            <w:r>
              <w:rPr>
                <w:b/>
              </w:rPr>
              <w:t>RB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pPr>
              <w:jc w:val="center"/>
              <w:rPr>
                <w:b/>
              </w:rPr>
            </w:pPr>
            <w:r>
              <w:rPr>
                <w:b/>
              </w:rPr>
              <w:t>Opis troška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pPr>
              <w:jc w:val="right"/>
              <w:rPr>
                <w:b/>
              </w:rPr>
            </w:pPr>
            <w:r>
              <w:rPr>
                <w:b/>
              </w:rPr>
              <w:t>Iznos</w:t>
            </w:r>
          </w:p>
        </w:tc>
      </w:tr>
      <w:tr w:rsidTr="00F66163" w:rsidR="00F66163"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1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 xml:space="preserve">Troškovi izrade pečata 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pPr>
              <w:jc w:val="right"/>
            </w:pPr>
            <w:r>
              <w:t>150,00</w:t>
            </w:r>
          </w:p>
        </w:tc>
      </w:tr>
      <w:tr w:rsidTr="00F66163" w:rsidR="00F66163"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2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Knjigovodstveni troškovi za 6 mjeseci (500,00 mjesečno)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pPr>
              <w:jc w:val="right"/>
            </w:pPr>
            <w:r>
              <w:t>3.000,00</w:t>
            </w:r>
          </w:p>
        </w:tc>
      </w:tr>
      <w:tr w:rsidTr="00F66163" w:rsidR="00F66163"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3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Nagrada stečajnom upravitelju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pPr>
              <w:jc w:val="right"/>
            </w:pPr>
            <w:r>
              <w:t>1.600,00</w:t>
            </w:r>
          </w:p>
        </w:tc>
      </w:tr>
      <w:tr w:rsidTr="00F66163" w:rsidR="00F66163"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4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Otvaranje žiro-računa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pPr>
              <w:jc w:val="right"/>
            </w:pPr>
            <w:r>
              <w:t>200,00</w:t>
            </w:r>
          </w:p>
        </w:tc>
      </w:tr>
      <w:tr w:rsidTr="00F66163" w:rsidR="00F66163"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5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Zatvaranje žiro-računa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pPr>
              <w:jc w:val="right"/>
            </w:pPr>
            <w:r>
              <w:t>200,00</w:t>
            </w:r>
          </w:p>
        </w:tc>
      </w:tr>
      <w:tr w:rsidTr="00F66163" w:rsidR="00F66163"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8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Naknada banke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pPr>
              <w:tabs>
                <w:tab w:pos="881" w:val="center"/>
                <w:tab w:pos="1763" w:val="right"/>
              </w:tabs>
              <w:jc w:val="right"/>
            </w:pPr>
            <w:r>
              <w:t>500,00</w:t>
            </w:r>
          </w:p>
        </w:tc>
      </w:tr>
      <w:tr w:rsidTr="00F66163" w:rsidR="00F66163"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9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t>Ostali nepredviđeni troškovi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pPr>
              <w:jc w:val="right"/>
            </w:pPr>
            <w:r>
              <w:t>1.000,00</w:t>
            </w:r>
          </w:p>
        </w:tc>
      </w:tr>
      <w:tr w:rsidTr="00F66163" w:rsidR="00F66163"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66163" w:rsidR="00F66163"/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r>
              <w:rPr>
                <w:b/>
              </w:rPr>
              <w:t>UKUPNO:</w:t>
            </w:r>
          </w:p>
        </w:tc>
        <w:tc>
          <w:tcPr>
            <w:tcW w:type="dxa" w:w="19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66163" w:rsidR="00F66163">
            <w:pPr>
              <w:jc w:val="right"/>
            </w:pPr>
            <w:r>
              <w:rPr>
                <w:b/>
              </w:rPr>
              <w:t>6.650,00</w:t>
            </w:r>
          </w:p>
        </w:tc>
      </w:tr>
    </w:tbl>
    <w:p w:rsidRDefault="000C543C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9B61F0" w:rsidP="00F66163" w:rsidR="009B61F0">
      <w:pPr>
        <w:pStyle w:val="Odlomakpopisa"/>
        <w:numPr>
          <w:ilvl w:val="0"/>
          <w:numId w:val="8"/>
        </w:numPr>
        <w:jc w:val="both"/>
      </w:pPr>
      <w:r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66163" w:rsidP="00F66163" w:rsidR="00F66163">
      <w:pPr>
        <w:pStyle w:val="Odlomakpopisa"/>
        <w:jc w:val="both"/>
      </w:pPr>
    </w:p>
    <w:p w:rsidRDefault="00F66163" w:rsidP="00F66163" w:rsidR="00F66163">
      <w:pPr>
        <w:jc w:val="right"/>
      </w:pPr>
      <w:r>
        <w:lastRenderedPageBreak/>
        <w:t>Broj: 6 St-68/18-12</w:t>
      </w:r>
    </w:p>
    <w:p w:rsidRDefault="00F66163" w:rsidP="00F66163" w:rsidR="00F66163">
      <w:pPr>
        <w:pStyle w:val="Odlomakpopisa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0C543C" w:rsidP="00FB2AB4" w:rsidR="000C543C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F66163">
        <w:t>FINA 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66163">
        <w:t>22. siječnja 2018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F66163">
        <w:rPr>
          <w:b/>
        </w:rPr>
        <w:t>SPORTSKA URUGA AMATERA LJUBITELJA PIKADA NOVI GRAD, Osijek, M. Divalta 52, OIB: 71747851057, reg. broj 14004480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F66163">
        <w:t>68/18-4</w:t>
      </w:r>
      <w:r w:rsidR="00006C35">
        <w:t xml:space="preserve"> </w:t>
      </w:r>
      <w:r w:rsidR="004F4BD5">
        <w:t xml:space="preserve">od </w:t>
      </w:r>
      <w:r w:rsidR="00F66163">
        <w:t>22. ožujka</w:t>
      </w:r>
      <w:r w:rsidR="00006C35">
        <w:t xml:space="preserve"> 2018</w:t>
      </w:r>
      <w:r>
        <w:t xml:space="preserve">. g., koje je usmeno iznio na ročištu održanom dana </w:t>
      </w:r>
      <w:r w:rsidR="00F66163">
        <w:t>26</w:t>
      </w:r>
      <w:r w:rsidR="00006C35">
        <w:t>. travnja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F66163">
        <w:rPr>
          <w:b/>
        </w:rPr>
        <w:t>6.650,00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F66163">
        <w:t>26</w:t>
      </w:r>
      <w:r w:rsidR="00006C35">
        <w:t>. travnja</w:t>
      </w:r>
      <w:r w:rsidR="000C543C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66163">
        <w:t>18.5.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5EC" w:rsidR="00F525EC">
      <w:r>
        <w:separator/>
      </w:r>
    </w:p>
  </w:endnote>
  <w:endnote w:id="0" w:type="continuationSeparator">
    <w:p w:rsidRDefault="00F525EC" w:rsidR="00F52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5EC" w:rsidR="00F525EC">
      <w:r>
        <w:separator/>
      </w:r>
    </w:p>
  </w:footnote>
  <w:footnote w:id="0" w:type="continuationSeparator">
    <w:p w:rsidRDefault="00F525EC" w:rsidR="00F525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35B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5D75"/>
    <w:rsid w:val="008F4788"/>
    <w:rsid w:val="008F74F9"/>
    <w:rsid w:val="009001D6"/>
    <w:rsid w:val="00914337"/>
    <w:rsid w:val="0092506A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735B5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25EC"/>
    <w:rsid w:val="00F55EB2"/>
    <w:rsid w:val="00F618C3"/>
    <w:rsid w:val="00F6616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35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35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5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5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5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35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35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5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5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5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06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UDRUGA AMATERA LJUBITELJA PIKADA „NOVI GRAD“</izvorni_sadrzaj>
    <derivirana_varijabla naziv="DomainObject.Predmet.ProtustrankaFormated_1">  SPORTSKA UDRUGA AMATERA LJUBITELJA PIKADA „NOVI GRAD“</derivirana_varijabla>
  </DomainObject.Predmet.ProtustrankaFormated>
  <DomainObject.Predmet.ProtustrankaFormatedOIB>
    <izvorni_sadrzaj>  SPORTSKA UDRUGA AMATERA LJUBITELJA PIKADA „NOVI GRAD“, OIB 71747851057</izvorni_sadrzaj>
    <derivirana_varijabla naziv="DomainObject.Predmet.ProtustrankaFormatedOIB_1">  SPORTSKA UDRUGA AMATERA LJUBITELJA PIKADA „NOVI GRAD“, OIB 71747851057</derivirana_varijabla>
  </DomainObject.Predmet.ProtustrankaFormatedOIB>
  <DomainObject.Predmet.ProtustrankaFormatedWithAdress>
    <izvorni_sadrzaj> SPORTSKA UDRUGA AMATERA LJUBITELJA PIKADA „NOVI GRAD“, Martina Divalta 52, 31000 Osijek</izvorni_sadrzaj>
    <derivirana_varijabla naziv="DomainObject.Predmet.ProtustrankaFormatedWithAdress_1"> SPORTSKA UDRUGA AMATERA LJUBITELJA PIKADA „NOVI GRAD“, Martina Divalta 52, 31000 Osijek</derivirana_varijabla>
  </DomainObject.Predmet.ProtustrankaFormatedWithAdress>
  <DomainObject.Predmet.ProtustrankaFormatedWithAdressOIB>
    <izvorni_sadrzaj> SPORTSKA UDRUGA AMATERA LJUBITELJA PIKADA „NOVI GRAD“, OIB 71747851057, Martina Divalta 52, 31000 Osijek</izvorni_sadrzaj>
    <derivirana_varijabla naziv="DomainObject.Predmet.ProtustrankaFormatedWithAdressOIB_1"> SPORTSKA UDRUGA AMATERA LJUBITELJA PIKADA „NOVI GRAD“, OIB 71747851057, Martina Divalta 52, 31000 Osijek</derivirana_varijabla>
  </DomainObject.Predmet.ProtustrankaFormatedWithAdressOIB>
  <DomainObject.Predmet.ProtustrankaWithAdress>
    <izvorni_sadrzaj>SPORTSKA UDRUGA AMATERA LJUBITELJA PIKADA „NOVI GRAD“ Martina Divalta 52, 31000 Osijek</izvorni_sadrzaj>
    <derivirana_varijabla naziv="DomainObject.Predmet.ProtustrankaWithAdress_1">SPORTSKA UDRUGA AMATERA LJUBITELJA PIKADA „NOVI GRAD“ Martina Divalta 52, 31000 Osijek</derivirana_varijabla>
  </DomainObject.Predmet.ProtustrankaWithAdress>
  <DomainObject.Predmet.ProtustrankaWithAdressOIB>
    <izvorni_sadrzaj>SPORTSKA UDRUGA AMATERA LJUBITELJA PIKADA „NOVI GRAD“, OIB 71747851057, Martina Divalta 52, 31000 Osijek</izvorni_sadrzaj>
    <derivirana_varijabla naziv="DomainObject.Predmet.ProtustrankaWithAdressOIB_1">SPORTSKA UDRUGA AMATERA LJUBITELJA PIKADA „NOVI GRAD“, OIB 71747851057, Martina Divalta 52, 31000 Osijek</derivirana_varijabla>
  </DomainObject.Predmet.ProtustrankaWithAdressOIB>
  <DomainObject.Predmet.ProtustrankaNazivFormated>
    <izvorni_sadrzaj>SPORTSKA UDRUGA AMATERA LJUBITELJA PIKADA „NOVI GRAD“</izvorni_sadrzaj>
    <derivirana_varijabla naziv="DomainObject.Predmet.ProtustrankaNazivFormated_1">SPORTSKA UDRUGA AMATERA LJUBITELJA PIKADA „NOVI GRAD“</derivirana_varijabla>
  </DomainObject.Predmet.ProtustrankaNazivFormated>
  <DomainObject.Predmet.ProtustrankaNazivFormatedOIB>
    <izvorni_sadrzaj>SPORTSKA UDRUGA AMATERA LJUBITELJA PIKADA „NOVI GRAD“, OIB 71747851057</izvorni_sadrzaj>
    <derivirana_varijabla naziv="DomainObject.Predmet.ProtustrankaNazivFormatedOIB_1">SPORTSKA UDRUGA AMATERA LJUBITELJA PIKADA „NOVI GRAD“, OIB 71747851057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SPORTSKA UDRUGA AMATERA LJUBITELJA PIKADA „NOVI GRAD“</item>
    </izvorni_sadrzaj>
    <derivirana_varijabla naziv="DomainObject.Predmet.ProtuStrankaListFormated_1">
      <item>SPORTSKA UDRUGA AMATERA LJUBITELJA PIKADA „NOVI GRAD“</item>
    </derivirana_varijabla>
  </DomainObject.Predmet.ProtuStrankaListFormated>
  <DomainObject.Predmet.ProtuStrankaListFormatedOIB>
    <izvorni_sadrzaj>
      <item>SPORTSKA UDRUGA AMATERA LJUBITELJA PIKADA „NOVI GRAD“, OIB 71747851057</item>
    </izvorni_sadrzaj>
    <derivirana_varijabla naziv="DomainObject.Predmet.ProtuStrankaListFormatedOIB_1">
      <item>SPORTSKA UDRUGA AMATERA LJUBITELJA PIKADA „NOVI GRAD“, OIB 71747851057</item>
    </derivirana_varijabla>
  </DomainObject.Predmet.ProtuStrankaListFormatedOIB>
  <DomainObject.Predmet.ProtuStrankaListFormatedWithAdress>
    <izvorni_sadrzaj>
      <item>SPORTSKA UDRUGA AMATERA LJUBITELJA PIKADA „NOVI GRAD“, Martina Divalta 52, 31000 Osijek</item>
    </izvorni_sadrzaj>
    <derivirana_varijabla naziv="DomainObject.Predmet.ProtuStrankaListFormatedWithAdress_1">
      <item>SPORTSKA UDRUGA AMATERA LJUBITELJA PIKADA „NOVI GRAD“, Martina Divalta 52, 31000 Osijek</item>
    </derivirana_varijabla>
  </DomainObject.Predmet.ProtuStrankaListFormatedWithAdress>
  <DomainObject.Predmet.ProtuStrankaListFormatedWithAdressOIB>
    <izvorni_sadrzaj>
      <item>SPORTSKA UDRUGA AMATERA LJUBITELJA PIKADA „NOVI GRAD“, OIB 71747851057, Martina Divalta 52, 31000 Osijek</item>
    </izvorni_sadrzaj>
    <derivirana_varijabla naziv="DomainObject.Predmet.ProtuStrankaListFormatedWithAdressOIB_1">
      <item>SPORTSKA UDRUGA AMATERA LJUBITELJA PIKADA „NOVI GRAD“, OIB 71747851057, Martina Divalta 52, 31000 Osijek</item>
    </derivirana_varijabla>
  </DomainObject.Predmet.ProtuStrankaListFormatedWithAdressOIB>
  <DomainObject.Predmet.ProtuStrankaListNazivFormated>
    <izvorni_sadrzaj>
      <item>SPORTSKA UDRUGA AMATERA LJUBITELJA PIKADA „NOVI GRAD“</item>
    </izvorni_sadrzaj>
    <derivirana_varijabla naziv="DomainObject.Predmet.ProtuStrankaListNazivFormated_1">
      <item>SPORTSKA UDRUGA AMATERA LJUBITELJA PIKADA „NOVI GRAD“</item>
    </derivirana_varijabla>
  </DomainObject.Predmet.ProtuStrankaListNazivFormated>
  <DomainObject.Predmet.ProtuStrankaListNazivFormatedOIB>
    <izvorni_sadrzaj>
      <item>SPORTSKA UDRUGA AMATERA LJUBITELJA PIKADA „NOVI GRAD“, OIB 71747851057</item>
    </izvorni_sadrzaj>
    <derivirana_varijabla naziv="DomainObject.Predmet.ProtuStrankaListNazivFormatedOIB_1">
      <item>SPORTSKA UDRUGA AMATERA LJUBITELJA PIKADA „NOVI GRAD“, OIB 71747851057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SPORTSKA UDRUGA AMATERA LJUBITELJA PIKADA „NOVI GRAD“</izvorni_sadrzaj>
    <derivirana_varijabla naziv="DomainObject.Predmet.ProtustrankaIDrugi_1">SPORTSKA UDRUGA AMATERA LJUBITELJA PIKADA „NOVI GRAD“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SPORTSKA UDRUGA AMATERA LJUBITELJA PIKADA „NOVI GRAD“, OIB 71747851057, Martina Divalta 52, 31000 Osijek</izvorni_sadrzaj>
    <derivirana_varijabla naziv="DomainObject.Predmet.ProtustrankaIDrugiAdressOIB_1">SPORTSKA UDRUGA AMATERA LJUBITELJA PIKADA „NOVI GRAD“, OIB 71747851057, Martina Divalta 52,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SPORTSKA UDRUGA AMATERA LJUBITELJA PIKADA „NOVI GRAD“</item>
    </izvorni_sadrzaj>
    <derivirana_varijabla naziv="DomainObject.Predmet.SudioniciListNaziv_1">
      <item>FINA RC OSIJEK</item>
      <item>SPORTSKA UDRUGA AMATERA LJUBITELJA PIKADA „NOVI GRAD“</item>
    </derivirana_varijabla>
  </DomainObject.Predmet.SudioniciListNaziv>
  <DomainObject.Predmet.SudioniciListAdressOIB>
    <izvorni_sadrzaj>
      <item>FINA RC OSIJEK, OIB 85821130368</item>
      <item>SPORTSKA UDRUGA AMATERA LJUBITELJA PIKADA „NOVI GRAD“, OIB 71747851057, Martina Divalta 52,31000 Osijek</item>
    </izvorni_sadrzaj>
    <derivirana_varijabla naziv="DomainObject.Predmet.SudioniciListAdressOIB_1">
      <item>FINA RC OSIJEK, OIB 85821130368</item>
      <item>SPORTSKA UDRUGA AMATERA LJUBITELJA PIKADA „NOVI GRAD“, OIB 71747851057, Martina Divalta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71747851057</item>
    </izvorni_sadrzaj>
    <derivirana_varijabla naziv="DomainObject.Predmet.SudioniciListNazivOIB_1">
      <item>, OIB 85821130368</item>
      <item>, OIB 71747851057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593CE-739E-4AC3-963E-2C4C1961D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484</properties:Words>
  <properties:Characters>2538</properties:Characters>
  <properties:Lines>123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2018-04-26T12:08:00Z</dcterms:created>
  <dc:creator>hermanj</dc:creator>
  <cp:lastModifiedBy>Danijela Sekulić</cp:lastModifiedBy>
  <cp:lastPrinted>2018-04-26T12:07:00Z</cp:lastPrinted>
  <dcterms:modified xmlns:xsi="http://www.w3.org/2001/XMLSchema-instance" xsi:type="dcterms:W3CDTF">2018-04-26T12:08:00Z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(BOŠNJAK.docx)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