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61faa5" w14:paraId="461faa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A31BD">
        <w:rPr>
          <w:rFonts w:hAnsi="Times New Roman" w:ascii="Times New Roman"/>
          <w:b/>
          <w:sz w:val="24"/>
          <w:szCs w:val="24"/>
        </w:rPr>
        <w:t>1409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A31BD">
        <w:rPr>
          <w:rFonts w:hAnsi="Times New Roman" w:ascii="Times New Roman"/>
          <w:sz w:val="24"/>
          <w:szCs w:val="24"/>
        </w:rPr>
        <w:t>1409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F704CA">
        <w:rPr>
          <w:rFonts w:hAnsi="Times New Roman" w:ascii="Times New Roman"/>
          <w:sz w:val="24"/>
          <w:szCs w:val="24"/>
        </w:rPr>
        <w:t xml:space="preserve"> </w:t>
      </w:r>
      <w:r w:rsidR="005A31BD" w:rsidRPr="005A31BD">
        <w:rPr>
          <w:rFonts w:hAnsi="Times New Roman" w:ascii="Times New Roman"/>
          <w:sz w:val="24"/>
          <w:szCs w:val="24"/>
        </w:rPr>
        <w:t>VEDRIŠ PROMET d.o.o.</w:t>
      </w:r>
      <w:r w:rsidR="005A31BD">
        <w:rPr>
          <w:rFonts w:hAnsi="Times New Roman" w:ascii="Times New Roman"/>
          <w:sz w:val="24"/>
          <w:szCs w:val="24"/>
        </w:rPr>
        <w:t xml:space="preserve"> </w:t>
      </w:r>
      <w:r w:rsidR="0034014C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A31BD" w:rsidRPr="005A31BD">
        <w:rPr>
          <w:rFonts w:hAnsi="Times New Roman" w:ascii="Times New Roman"/>
          <w:sz w:val="24"/>
          <w:szCs w:val="24"/>
        </w:rPr>
        <w:t>70045772716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43E5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3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43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43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43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3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43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43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43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St-1409/2016</izvorni_sadrzaj>
    <derivirana_varijabla naziv="DomainObject.Predmet.OznakaBroj_1">St-1409/2016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VEDRIŠ PROMET društvo s ograničenom odgovornošću za usluge, trgovinu i promet zastupanog po punomoćniku Mladen Vedriš</izvorni_sadrzaj>
    <derivirana_varijabla naziv="DomainObject.Predmet.ProtustrankaFormated_1">  VEDRIŠ PROMET društvo s ograničenom odgovornošću za usluge, trgovinu i promet zastupanog po punomoćniku Mladen Vedriš</derivirana_varijabla>
  </DomainObject.Predmet.ProtustrankaFormated>
  <DomainObject.Predmet.ProtustrankaFormatedOIB>
    <izvorni_sadrzaj>  VEDRIŠ PROMET društvo s ograničenom odgovornošću za usluge, trgovinu i promet, OIB 70045772716 zastupanog po punomoćniku Mladen Vedriš</izvorni_sadrzaj>
    <derivirana_varijabla naziv="DomainObject.Predmet.ProtustrankaFormatedOIB_1">  VEDRIŠ PROMET društvo s ograničenom odgovornošću za usluge, trgovinu i promet, OIB 70045772716 zastupanog po punomoćniku Mladen Vedriš</derivirana_varijabla>
  </DomainObject.Predmet.ProtustrankaFormatedOIB>
  <DomainObject.Predmet.ProtustrankaFormatedWithAdress>
    <izvorni_sadrzaj> VEDRIŠ PROMET društvo s ograničenom odgovornošću za usluge, trgovinu i promet, Pavla Hatza 11, 10000 Zagreb zastupanog po punomoćniku Mladen Vedriš</izvorni_sadrzaj>
    <derivirana_varijabla naziv="DomainObject.Predmet.ProtustrankaFormatedWithAdress_1"> VEDRIŠ PROMET društvo s ograničenom odgovornošću za usluge, trgovinu i promet, Pavla Hatza 11, 10000 Zagreb zastupanog po punomoćniku Mladen Vedriš</derivirana_varijabla>
  </DomainObject.Predmet.ProtustrankaFormatedWithAdress>
  <DomainObject.Predmet.ProtustrankaFormatedWithAdressOIB>
    <izvorni_sadrzaj> VEDRIŠ PROMET društvo s ograničenom odgovornošću za usluge, trgovinu i promet, OIB 70045772716, Pavla Hatza 11, 10000 Zagreb zastupanog po punomoćniku Mladen Vedriš</izvorni_sadrzaj>
    <derivirana_varijabla naziv="DomainObject.Predmet.ProtustrankaFormatedWithAdressOIB_1"> VEDRIŠ PROMET društvo s ograničenom odgovornošću za usluge, trgovinu i promet, OIB 70045772716, Pavla Hatza 11, 10000 Zagreb zastupanog po punomoćniku Mladen Vedriš</derivirana_varijabla>
  </DomainObject.Predmet.ProtustrankaFormatedWithAdressOIB>
  <DomainObject.Predmet.ProtustrankaWithAdress>
    <izvorni_sadrzaj>VEDRIŠ PROMET društvo s ograničenom odgovornošću za usluge, trgovinu i promet Pavla Hatza 11, 10000 Zagreb</izvorni_sadrzaj>
    <derivirana_varijabla naziv="DomainObject.Predmet.ProtustrankaWithAdress_1">VEDRIŠ PROMET društvo s ograničenom odgovornošću za usluge, trgovinu i promet Pavla Hatza 11, 10000 Zagreb</derivirana_varijabla>
  </DomainObject.Predmet.ProtustrankaWithAdress>
  <DomainObject.Predmet.ProtustrankaWithAdressOIB>
    <izvorni_sadrzaj>VEDRIŠ PROMET društvo s ograničenom odgovornošću za usluge, trgovinu i promet, OIB 70045772716, Pavla Hatza 11, 10000 Zagreb</izvorni_sadrzaj>
    <derivirana_varijabla naziv="DomainObject.Predmet.ProtustrankaWithAdressOIB_1">VEDRIŠ PROMET društvo s ograničenom odgovornošću za usluge, trgovinu i promet, OIB 70045772716, Pavla Hatza 11, 10000 Zagreb</derivirana_varijabla>
  </DomainObject.Predmet.ProtustrankaWithAdressOIB>
  <DomainObject.Predmet.ProtustrankaNazivFormated>
    <izvorni_sadrzaj>VEDRIŠ PROMET društvo s ograničenom odgovornošću za usluge, trgovinu i promet</izvorni_sadrzaj>
    <derivirana_varijabla naziv="DomainObject.Predmet.ProtustrankaNazivFormated_1">VEDRIŠ PROMET društvo s ograničenom odgovornošću za usluge, trgovinu i promet</derivirana_varijabla>
  </DomainObject.Predmet.ProtustrankaNazivFormated>
  <DomainObject.Predmet.ProtustrankaNazivFormatedOIB>
    <izvorni_sadrzaj>VEDRIŠ PROMET društvo s ograničenom odgovornošću za usluge, trgovinu i promet, OIB 70045772716</izvorni_sadrzaj>
    <derivirana_varijabla naziv="DomainObject.Predmet.ProtustrankaNazivFormatedOIB_1">VEDRIŠ PROMET društvo s ograničenom odgovornošću za usluge, trgovinu i promet, OIB 70045772716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VEDRIŠ PROMET društvo s ograničenom odgovornošću za usluge, trgovinu i promet zastupanog po punomoćniku Mladen Vedriš</item>
    </izvorni_sadrzaj>
    <derivirana_varijabla naziv="DomainObject.Predmet.ProtuStrankaListFormated_1">
      <item>VEDRIŠ PROMET društvo s ograničenom odgovornošću za usluge, trgovinu i promet zastupanog po punomoćniku Mladen Vedriš</item>
    </derivirana_varijabla>
  </DomainObject.Predmet.ProtuStrankaListFormated>
  <DomainObject.Predmet.ProtuStrankaListFormatedOIB>
    <izvorni_sadrzaj>
      <item>VEDRIŠ PROMET društvo s ograničenom odgovornošću za usluge, trgovinu i promet, OIB 70045772716 zastupanog po punomoćniku Mladen Vedriš</item>
    </izvorni_sadrzaj>
    <derivirana_varijabla naziv="DomainObject.Predmet.ProtuStrankaListFormatedOIB_1">
      <item>VEDRIŠ PROMET društvo s ograničenom odgovornošću za usluge, trgovinu i promet, OIB 70045772716 zastupanog po punomoćniku Mladen Vedriš</item>
    </derivirana_varijabla>
  </DomainObject.Predmet.ProtuStrankaListFormatedOIB>
  <DomainObject.Predmet.ProtuStrankaListFormatedWithAdress>
    <izvorni_sadrzaj>
      <item>VEDRIŠ PROMET društvo s ograničenom odgovornošću za usluge, trgovinu i promet, Pavla Hatza 11, 10000 Zagreb zastupanog po punomoćniku Mladen Vedriš</item>
    </izvorni_sadrzaj>
    <derivirana_varijabla naziv="DomainObject.Predmet.ProtuStrankaListFormatedWithAdress_1">
      <item>VEDRIŠ PROMET društvo s ograničenom odgovornošću za usluge, trgovinu i promet, Pavla Hatza 11, 10000 Zagreb zastupanog po punomoćniku Mladen Vedriš</item>
    </derivirana_varijabla>
  </DomainObject.Predmet.ProtuStrankaListFormatedWithAdress>
  <DomainObject.Predmet.ProtuStrankaListFormatedWithAdressOIB>
    <izvorni_sadrzaj>
      <item>VEDRIŠ PROMET društvo s ograničenom odgovornošću za usluge, trgovinu i promet, OIB 70045772716, Pavla Hatza 11, 10000 Zagreb zastupanog po punomoćniku Mladen Vedriš</item>
    </izvorni_sadrzaj>
    <derivirana_varijabla naziv="DomainObject.Predmet.ProtuStrankaListFormatedWithAdressOIB_1">
      <item>VEDRIŠ PROMET društvo s ograničenom odgovornošću za usluge, trgovinu i promet, OIB 70045772716, Pavla Hatza 11, 10000 Zagreb zastupanog po punomoćniku Mladen Vedriš</item>
    </derivirana_varijabla>
  </DomainObject.Predmet.ProtuStrankaListFormatedWithAdressOIB>
  <DomainObject.Predmet.ProtuStrankaListNazivFormated>
    <izvorni_sadrzaj>
      <item>VEDRIŠ PROMET društvo s ograničenom odgovornošću za usluge, trgovinu i promet</item>
    </izvorni_sadrzaj>
    <derivirana_varijabla naziv="DomainObject.Predmet.ProtuStrankaListNazivFormated_1">
      <item>VEDRIŠ PROMET društvo s ograničenom odgovornošću za usluge, trgovinu i promet</item>
    </derivirana_varijabla>
  </DomainObject.Predmet.ProtuStrankaListNazivFormated>
  <DomainObject.Predmet.ProtuStrankaListNazivFormatedOIB>
    <izvorni_sadrzaj>
      <item>VEDRIŠ PROMET društvo s ograničenom odgovornošću za usluge, trgovinu i promet, OIB 70045772716</item>
    </izvorni_sadrzaj>
    <derivirana_varijabla naziv="DomainObject.Predmet.ProtuStrankaListNazivFormatedOIB_1">
      <item>VEDRIŠ PROMET društvo s ograničenom odgovornošću za usluge, trgovinu i promet, OIB 70045772716</item>
    </derivirana_varijabla>
  </DomainObject.Predmet.ProtuStrankaListNazivFormatedOIB>
  <DomainObject.Predmet.OstaliListFormated>
    <izvorni_sadrzaj>
      <item>Mladen Vedriš punomoćnik sudionika u postupku VEDRIŠ PROMET društvo s ograničenom odgovornošću za usluge, trgovinu i promet</item>
    </izvorni_sadrzaj>
    <derivirana_varijabla naziv="DomainObject.Predmet.OstaliListFormated_1">
      <item>Mladen Vedriš punomoćnik sudionika u postupku VEDRIŠ PROMET društvo s ograničenom odgovornošću za usluge, trgovinu i promet</item>
    </derivirana_varijabla>
  </DomainObject.Predmet.OstaliListFormated>
  <DomainObject.Predmet.OstaliListFormatedOIB>
    <izvorni_sadrzaj>
      <item>Mladen Vedriš, OIB 05914448527 punomoćnik sudionika u postupku VEDRIŠ PROMET društvo s ograničenom odgovornošću za usluge, trgovinu i promet</item>
    </izvorni_sadrzaj>
    <derivirana_varijabla naziv="DomainObject.Predmet.OstaliListFormatedOIB_1">
      <item>Mladen Vedriš, OIB 05914448527 punomoćnik sudionika u postupku VEDRIŠ PROMET društvo s ograničenom odgovornošću za usluge, trgovinu i promet</item>
    </derivirana_varijabla>
  </DomainObject.Predmet.OstaliListFormatedOIB>
  <DomainObject.Predmet.OstaliListFormatedWithAdress>
    <izvorni_sadrzaj>
      <item>Mladen Vedriš, Pavla Hatza 11, 10000 Zagreb punomoćnik sudionika u postupku VEDRIŠ PROMET društvo s ograničenom odgovornošću za usluge, trgovinu i promet</item>
    </izvorni_sadrzaj>
    <derivirana_varijabla naziv="DomainObject.Predmet.OstaliListFormatedWithAdress_1">
      <item>Mladen Vedriš, Pavla Hatza 11, 10000 Zagreb punomoćnik sudionika u postupku VEDRIŠ PROMET društvo s ograničenom odgovornošću za usluge, trgovinu i promet</item>
    </derivirana_varijabla>
  </DomainObject.Predmet.OstaliListFormatedWithAdress>
  <DomainObject.Predmet.OstaliListFormatedWithAdressOIB>
    <izvorni_sadrzaj>
      <item>Mladen Vedriš, OIB 05914448527, Pavla Hatza 11, 10000 Zagreb punomoćnik sudionika u postupku VEDRIŠ PROMET društvo s ograničenom odgovornošću za usluge, trgovinu i promet</item>
    </izvorni_sadrzaj>
    <derivirana_varijabla naziv="DomainObject.Predmet.OstaliListFormatedWithAdressOIB_1">
      <item>Mladen Vedriš, OIB 05914448527, Pavla Hatza 11, 10000 Zagreb punomoćnik sudionika u postupku VEDRIŠ PROMET društvo s ograničenom odgovornošću za usluge, trgovinu i promet</item>
    </derivirana_varijabla>
  </DomainObject.Predmet.OstaliListFormatedWithAdressOIB>
  <DomainObject.Predmet.OstaliListNazivFormated>
    <izvorni_sadrzaj>
      <item>Mladen Vedriš</item>
    </izvorni_sadrzaj>
    <derivirana_varijabla naziv="DomainObject.Predmet.OstaliListNazivFormated_1">
      <item>Mladen Vedriš</item>
    </derivirana_varijabla>
  </DomainObject.Predmet.OstaliListNazivFormated>
  <DomainObject.Predmet.OstaliListNazivFormatedOIB>
    <izvorni_sadrzaj>
      <item>Mladen Vedriš, OIB 05914448527</item>
    </izvorni_sadrzaj>
    <derivirana_varijabla naziv="DomainObject.Predmet.OstaliListNazivFormatedOIB_1">
      <item>Mladen Vedriš, OIB 05914448527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VEDRIŠ PROMET društvo s ograničenom odgovornošću za usluge, trgovinu i promet</izvorni_sadrzaj>
    <derivirana_varijabla naziv="DomainObject.Predmet.ProtustrankaIDrugi_1">VEDRIŠ PROMET društvo s ograničenom odgovornošću za usluge, trgovinu i promet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VEDRIŠ PROMET društvo s ograničenom odgovornošću za usluge, trgovinu i promet, OIB 70045772716, Pavla Hatza 11, 10000 Zagreb</izvorni_sadrzaj>
    <derivirana_varijabla naziv="DomainObject.Predmet.ProtustrankaIDrugiAdressOIB_1">VEDRIŠ PROMET društvo s ograničenom odgovornošću za usluge, trgovinu i promet, OIB 70045772716,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VEDRIŠ PROMET društvo s ograničenom odgovornošću za usluge, trgovinu i promet</item>
      <item>Mladen Vedriš</item>
    </izvorni_sadrzaj>
    <derivirana_varijabla naziv="DomainObject.Predmet.SudioniciListNaziv_1">
      <item>FINA Regionalni centar Zagreb</item>
      <item>VEDRIŠ PROMET društvo s ograničenom odgovornošću za usluge, trgovinu i promet</item>
      <item>Mladen Vedriš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VEDRIŠ PROMET društvo s ograničenom odgovornošću za usluge, trgovinu i promet, OIB 70045772716, Pavla Hatza 11,10000 Zagreb</item>
      <item>Mladen Vedriš, OIB 05914448527, Pavla Hatza 11,10000 Zagreb</item>
    </izvorni_sadrzaj>
    <derivirana_varijabla naziv="DomainObject.Predmet.SudioniciListAdressOIB_1">
      <item>FINA Regionalni centar Zagreb, OIB 85821130368, Trg svibanjskih žrtava 1995. br.1,10000 Zagreb</item>
      <item>VEDRIŠ PROMET društvo s ograničenom odgovornošću za usluge, trgovinu i promet, OIB 70045772716, Pavla Hatza 11,10000 Zagreb</item>
      <item>Mladen Vedriš, OIB 05914448527,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70045772716</item>
      <item>, OIB 05914448527</item>
    </izvorni_sadrzaj>
    <derivirana_varijabla naziv="DomainObject.Predmet.SudioniciListNazivOIB_1">
      <item>, OIB 85821130368</item>
      <item>, OIB 70045772716</item>
      <item>, OIB 05914448527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2016-04-18T06:42:00Z</cp:lastPrinted>
  <dcterms:modified xmlns:xsi="http://www.w3.org/2001/XMLSchema-instance" xsi:type="dcterms:W3CDTF">2016-04-18T06:45:00Z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