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4f19" w14:paraId="9d64f1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7D2470">
        <w:t>1371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D2470">
        <w:t>1371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7D2470">
        <w:t>8</w:t>
      </w:r>
      <w:r w:rsidR="000C26D1">
        <w:t>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D2470">
        <w:t>TRGO-UGOS d.o.o., OIB 67665126490, Sesvete, Zemunska 28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D2470">
        <w:t>39.827,71</w:t>
      </w:r>
      <w:r w:rsidR="009A7DD8">
        <w:t xml:space="preserve"> </w:t>
      </w:r>
      <w:r>
        <w:t>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7D2470">
        <w:t>8</w:t>
      </w:r>
      <w:r w:rsidR="000C26D1">
        <w:t>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560BD4">
        <w:t>,v.r.</w:t>
      </w:r>
    </w:p>
    <w:p w:rsidRDefault="00560BD4" w:rsidR="00560BD4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60BD4" w:rsidR="00560BD4" w:rsidRPr="00694D64">
      <w:r w:rsidRPr="00694D64">
        <w:t>Karmela Dolenc</w:t>
      </w:r>
    </w:p>
    <w:p w:rsidRDefault="00560BD4" w:rsidP="00D970B2" w:rsidR="00560BD4">
      <w:pPr>
        <w:jc w:val="right"/>
      </w:pP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893006" w:rsidR="009A248B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C26D1"/>
    <w:rsid w:val="000F0D5D"/>
    <w:rsid w:val="000F71A5"/>
    <w:rsid w:val="00101281"/>
    <w:rsid w:val="00194DE9"/>
    <w:rsid w:val="001B5958"/>
    <w:rsid w:val="001D0C14"/>
    <w:rsid w:val="00215918"/>
    <w:rsid w:val="00231430"/>
    <w:rsid w:val="002E7A51"/>
    <w:rsid w:val="00312159"/>
    <w:rsid w:val="003A1D14"/>
    <w:rsid w:val="003A2AE4"/>
    <w:rsid w:val="003C4994"/>
    <w:rsid w:val="00452C66"/>
    <w:rsid w:val="004B4B7E"/>
    <w:rsid w:val="004D01EE"/>
    <w:rsid w:val="00514D08"/>
    <w:rsid w:val="00524D3D"/>
    <w:rsid w:val="00560BD4"/>
    <w:rsid w:val="005F77A6"/>
    <w:rsid w:val="006156D0"/>
    <w:rsid w:val="0064498B"/>
    <w:rsid w:val="00644D30"/>
    <w:rsid w:val="00690733"/>
    <w:rsid w:val="006D122A"/>
    <w:rsid w:val="006D3911"/>
    <w:rsid w:val="00726015"/>
    <w:rsid w:val="00750B6E"/>
    <w:rsid w:val="007D2470"/>
    <w:rsid w:val="007D6D1C"/>
    <w:rsid w:val="007E37D5"/>
    <w:rsid w:val="00813622"/>
    <w:rsid w:val="008348B0"/>
    <w:rsid w:val="00893006"/>
    <w:rsid w:val="008B0E7A"/>
    <w:rsid w:val="008C31DE"/>
    <w:rsid w:val="008E199F"/>
    <w:rsid w:val="00916F5B"/>
    <w:rsid w:val="00961A46"/>
    <w:rsid w:val="009A248B"/>
    <w:rsid w:val="009A7DD8"/>
    <w:rsid w:val="009D789B"/>
    <w:rsid w:val="009E2EF3"/>
    <w:rsid w:val="00A00BDE"/>
    <w:rsid w:val="00A053FB"/>
    <w:rsid w:val="00A9783B"/>
    <w:rsid w:val="00AF31FC"/>
    <w:rsid w:val="00B00AAF"/>
    <w:rsid w:val="00B37548"/>
    <w:rsid w:val="00BC1743"/>
    <w:rsid w:val="00BD38C9"/>
    <w:rsid w:val="00C11749"/>
    <w:rsid w:val="00C33CA7"/>
    <w:rsid w:val="00C445F4"/>
    <w:rsid w:val="00C54284"/>
    <w:rsid w:val="00C57B84"/>
    <w:rsid w:val="00C972A9"/>
    <w:rsid w:val="00CA0E88"/>
    <w:rsid w:val="00CD1CFD"/>
    <w:rsid w:val="00CD57E4"/>
    <w:rsid w:val="00CD74BB"/>
    <w:rsid w:val="00D660C0"/>
    <w:rsid w:val="00D970B2"/>
    <w:rsid w:val="00EA64CE"/>
    <w:rsid w:val="00EB51D1"/>
    <w:rsid w:val="00EB6112"/>
    <w:rsid w:val="00F31ED8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TRGO-UGOS d.o.o. zastupanog po punomoćniku MLADEN LATEČKI</izvorni_sadrzaj>
    <derivirana_varijabla naziv="DomainObject.Predmet.ProtustrankaFormated_1">  TRGO-UGOS d.o.o. zastupanog po punomoćniku MLADEN LATEČKI</derivirana_varijabla>
  </DomainObject.Predmet.ProtustrankaFormated>
  <DomainObject.Predmet.ProtustrankaFormatedOIB>
    <izvorni_sadrzaj>  TRGO-UGOS d.o.o., OIB 67665126490 zastupanog po punomoćniku MLADEN LATEČKI</izvorni_sadrzaj>
    <derivirana_varijabla naziv="DomainObject.Predmet.ProtustrankaFormatedOIB_1">  TRGO-UGOS d.o.o., OIB 67665126490 zastupanog po punomoćniku MLADEN LATEČKI</derivirana_varijabla>
  </DomainObject.Predmet.ProtustrankaFormatedOIB>
  <DomainObject.Predmet.ProtustrankaFormatedWithAdress>
    <izvorni_sadrzaj> TRGO-UGOS d.o.o., Zemunska 28, 10360 Sesvete zastupanog po punomoćniku MLADEN LATEČKI</izvorni_sadrzaj>
    <derivirana_varijabla naziv="DomainObject.Predmet.ProtustrankaFormatedWithAdress_1"> TRGO-UGOS d.o.o., Zemunska 28, 10360 Sesvete zastupanog po punomoćniku MLADEN LATEČKI</derivirana_varijabla>
  </DomainObject.Predmet.ProtustrankaFormatedWithAdress>
  <DomainObject.Predmet.ProtustrankaFormatedWithAdressOIB>
    <izvorni_sadrzaj> TRGO-UGOS d.o.o., OIB 67665126490, Zemunska 28, 10360 Sesvete zastupanog po punomoćniku MLADEN LATEČKI</izvorni_sadrzaj>
    <derivirana_varijabla naziv="DomainObject.Predmet.ProtustrankaFormatedWithAdressOIB_1"> TRGO-UGOS d.o.o., OIB 67665126490, Zemunska 28, 10360 Sesvete zastupanog po punomoćniku MLADEN LATEČKI</derivirana_varijabla>
  </DomainObject.Predmet.ProtustrankaFormatedWithAdressOIB>
  <DomainObject.Predmet.ProtustrankaWithAdress>
    <izvorni_sadrzaj>TRGO-UGOS d.o.o. Zemunska 28, 10360 Sesvete</izvorni_sadrzaj>
    <derivirana_varijabla naziv="DomainObject.Predmet.ProtustrankaWithAdress_1">TRGO-UGOS d.o.o. Zemunska 28, 10360 Sesvete</derivirana_varijabla>
  </DomainObject.Predmet.ProtustrankaWithAdress>
  <DomainObject.Predmet.ProtustrankaWithAdressOIB>
    <izvorni_sadrzaj>TRGO-UGOS d.o.o., OIB 67665126490, Zemunska 28, 10360 Sesvete</izvorni_sadrzaj>
    <derivirana_varijabla naziv="DomainObject.Predmet.ProtustrankaWithAdressOIB_1">TRGO-UGOS d.o.o., OIB 67665126490, Zemunska 28, 10360 Sesvete</derivirana_varijabla>
  </DomainObject.Predmet.ProtustrankaWithAdressOIB>
  <DomainObject.Predmet.ProtustrankaNazivFormated>
    <izvorni_sadrzaj>TRGO-UGOS d.o.o.</izvorni_sadrzaj>
    <derivirana_varijabla naziv="DomainObject.Predmet.ProtustrankaNazivFormated_1">TRGO-UGOS d.o.o.</derivirana_varijabla>
  </DomainObject.Predmet.ProtustrankaNazivFormated>
  <DomainObject.Predmet.ProtustrankaNazivFormatedOIB>
    <izvorni_sadrzaj>TRGO-UGOS d.o.o., OIB 67665126490</izvorni_sadrzaj>
    <derivirana_varijabla naziv="DomainObject.Predmet.ProtustrankaNazivFormatedOIB_1">TRGO-UGOS d.o.o., OIB 67665126490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TRGO-UGOS d.o.o. zastupanog po punomoćniku MLADEN LATEČKI</item>
    </izvorni_sadrzaj>
    <derivirana_varijabla naziv="DomainObject.Predmet.ProtuStrankaListFormated_1">
      <item>TRGO-UGOS d.o.o. zastupanog po punomoćniku MLADEN LATEČKI</item>
    </derivirana_varijabla>
  </DomainObject.Predmet.ProtuStrankaListFormated>
  <DomainObject.Predmet.ProtuStrankaListFormatedOIB>
    <izvorni_sadrzaj>
      <item>TRGO-UGOS d.o.o., OIB 67665126490 zastupanog po punomoćniku MLADEN LATEČKI</item>
    </izvorni_sadrzaj>
    <derivirana_varijabla naziv="DomainObject.Predmet.ProtuStrankaListFormatedOIB_1">
      <item>TRGO-UGOS d.o.o., OIB 67665126490 zastupanog po punomoćniku MLADEN LATEČKI</item>
    </derivirana_varijabla>
  </DomainObject.Predmet.ProtuStrankaListFormatedOIB>
  <DomainObject.Predmet.ProtuStrankaListFormatedWithAdress>
    <izvorni_sadrzaj>
      <item>TRGO-UGOS d.o.o., Zemunska 28, 10360 Sesvete zastupanog po punomoćniku MLADEN LATEČKI</item>
    </izvorni_sadrzaj>
    <derivirana_varijabla naziv="DomainObject.Predmet.ProtuStrankaListFormatedWithAdress_1">
      <item>TRGO-UGOS d.o.o., Zemunska 28, 10360 Sesvete zastupanog po punomoćniku MLADEN LATEČKI</item>
    </derivirana_varijabla>
  </DomainObject.Predmet.ProtuStrankaListFormatedWithAdress>
  <DomainObject.Predmet.ProtuStrankaListFormatedWithAdressOIB>
    <izvorni_sadrzaj>
      <item>TRGO-UGOS d.o.o., OIB 67665126490, Zemunska 28, 10360 Sesvete zastupanog po punomoćniku MLADEN LATEČKI</item>
    </izvorni_sadrzaj>
    <derivirana_varijabla naziv="DomainObject.Predmet.ProtuStrankaListFormatedWithAdressOIB_1">
      <item>TRGO-UGOS d.o.o., OIB 67665126490, Zemunska 28, 10360 Sesvete zastupanog po punomoćniku MLADEN LATEČKI</item>
    </derivirana_varijabla>
  </DomainObject.Predmet.ProtuStrankaListFormatedWithAdressOIB>
  <DomainObject.Predmet.ProtuStrankaListNazivFormated>
    <izvorni_sadrzaj>
      <item>TRGO-UGOS d.o.o.</item>
    </izvorni_sadrzaj>
    <derivirana_varijabla naziv="DomainObject.Predmet.ProtuStrankaListNazivFormated_1">
      <item>TRGO-UGOS d.o.o.</item>
    </derivirana_varijabla>
  </DomainObject.Predmet.ProtuStrankaListNazivFormated>
  <DomainObject.Predmet.ProtuStrankaListNazivFormatedOIB>
    <izvorni_sadrzaj>
      <item>TRGO-UGOS d.o.o., OIB 67665126490</item>
    </izvorni_sadrzaj>
    <derivirana_varijabla naziv="DomainObject.Predmet.ProtuStrankaListNazivFormatedOIB_1">
      <item>TRGO-UGOS d.o.o., OIB 67665126490</item>
    </derivirana_varijabla>
  </DomainObject.Predmet.ProtuStrankaListNazivFormatedOIB>
  <DomainObject.Predmet.OstaliListFormated>
    <izvorni_sadrzaj>
      <item>MLADEN LATEČKI punomoćnik sudionika u postupku TRGO-UGOS d.o.o.</item>
    </izvorni_sadrzaj>
    <derivirana_varijabla naziv="DomainObject.Predmet.OstaliListFormated_1">
      <item>MLADEN LATEČKI punomoćnik sudionika u postupku TRGO-UGOS d.o.o.</item>
    </derivirana_varijabla>
  </DomainObject.Predmet.OstaliListFormated>
  <DomainObject.Predmet.OstaliListFormatedOIB>
    <izvorni_sadrzaj>
      <item>MLADEN LATEČKI, OIB 12257703304 punomoćnik sudionika u postupku TRGO-UGOS d.o.o.</item>
    </izvorni_sadrzaj>
    <derivirana_varijabla naziv="DomainObject.Predmet.OstaliListFormatedOIB_1">
      <item>MLADEN LATEČKI, OIB 12257703304 punomoćnik sudionika u postupku TRGO-UGOS d.o.o.</item>
    </derivirana_varijabla>
  </DomainObject.Predmet.OstaliListFormatedOIB>
  <DomainObject.Predmet.OstaliListFormatedWithAdress>
    <izvorni_sadrzaj>
      <item>MLADEN LATEČKI, Zemunska 28, 10360 Sesvete punomoćnik sudionika u postupku TRGO-UGOS d.o.o.</item>
    </izvorni_sadrzaj>
    <derivirana_varijabla naziv="DomainObject.Predmet.OstaliListFormatedWithAdress_1">
      <item>MLADEN LATEČKI, Zemunska 28, 10360 Sesvete punomoćnik sudionika u postupku TRGO-UGOS d.o.o.</item>
    </derivirana_varijabla>
  </DomainObject.Predmet.OstaliListFormatedWithAdress>
  <DomainObject.Predmet.OstaliListFormatedWithAdressOIB>
    <izvorni_sadrzaj>
      <item>MLADEN LATEČKI, OIB 12257703304, Zemunska 28, 10360 Sesvete punomoćnik sudionika u postupku TRGO-UGOS d.o.o.</item>
    </izvorni_sadrzaj>
    <derivirana_varijabla naziv="DomainObject.Predmet.OstaliListFormatedWithAdressOIB_1">
      <item>MLADEN LATEČKI, OIB 12257703304, Zemunska 28, 10360 Sesvete punomoćnik sudionika u postupku TRGO-UGOS d.o.o.</item>
    </derivirana_varijabla>
  </DomainObject.Predmet.OstaliListFormatedWithAdressOIB>
  <DomainObject.Predmet.OstaliListNazivFormated>
    <izvorni_sadrzaj>
      <item>MLADEN LATEČKI</item>
    </izvorni_sadrzaj>
    <derivirana_varijabla naziv="DomainObject.Predmet.OstaliListNazivFormated_1">
      <item>MLADEN LATEČKI</item>
    </derivirana_varijabla>
  </DomainObject.Predmet.OstaliListNazivFormated>
  <DomainObject.Predmet.OstaliListNazivFormatedOIB>
    <izvorni_sadrzaj>
      <item>MLADEN LATEČKI, OIB 12257703304</item>
    </izvorni_sadrzaj>
    <derivirana_varijabla naziv="DomainObject.Predmet.OstaliListNazivFormatedOIB_1">
      <item>MLADEN LATEČKI, OIB 12257703304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TRGO-UGOS d.o.o.</izvorni_sadrzaj>
    <derivirana_varijabla naziv="DomainObject.Predmet.ProtustrankaIDrugi_1">TRGO-UGOS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TRGO-UGOS d.o.o., OIB 67665126490, Zemunska 28, 10360 Sesvete</izvorni_sadrzaj>
    <derivirana_varijabla naziv="DomainObject.Predmet.ProtustrankaIDrugiAdressOIB_1">TRGO-UGOS d.o.o., OIB 67665126490, Zemunska 28,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TRGO-UGOS d.o.o.</item>
      <item>MLADEN LATEČKI</item>
    </izvorni_sadrzaj>
    <derivirana_varijabla naziv="DomainObject.Predmet.SudioniciListNaziv_1">
      <item>FINA Regionalni centar Zagreb</item>
      <item>TRGO-UGOS d.o.o.</item>
      <item>MLADEN LATEČKI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TRGO-UGOS d.o.o., OIB 67665126490, Zemunska 28,10360 Sesvete</item>
      <item>MLADEN LATEČKI, OIB 12257703304, Zemunska 28,10360 Sesvete</item>
    </izvorni_sadrzaj>
    <derivirana_varijabla naziv="DomainObject.Predmet.SudioniciListAdressOIB_1">
      <item>FINA Regionalni centar Zagreb, OIB 85821130368, Trg svibanjskih žrtava 1995. br. 1,10000 Zagreb</item>
      <item>TRGO-UGOS d.o.o., OIB 67665126490, Zemunska 28,10360 Sesvete</item>
      <item>MLADEN LATEČKI, OIB 12257703304, Zemunska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67665126490</item>
      <item>, OIB 12257703304</item>
    </izvorni_sadrzaj>
    <derivirana_varijabla naziv="DomainObject.Predmet.SudioniciListNazivOIB_1">
      <item>, OIB 85821130368</item>
      <item>, OIB 67665126490</item>
      <item>, OIB 12257703304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1C485-863D-405B-A5FA-1201FC2ED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1379</properties:Characters>
  <properties:Lines>50</properties:Lines>
  <properties:Paragraphs>19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2016-04-08T07:54:00Z</cp:lastPrinted>
  <dcterms:modified xmlns:xsi="http://www.w3.org/2001/XMLSchema-instance" xsi:type="dcterms:W3CDTF">2016-04-08T07:55:00Z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