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11fd" w14:paraId="8da11f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B815EE">
        <w:rPr>
          <w:rFonts w:eastAsia="Calibri"/>
          <w:lang w:eastAsia="en-US"/>
        </w:rPr>
        <w:t>57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višem sudskom savjetniku Josi Jovanović </w:t>
      </w:r>
      <w:r w:rsidR="000A7585">
        <w:rPr>
          <w:rFonts w:eastAsia="Calibri"/>
          <w:lang w:eastAsia="en-US"/>
        </w:rPr>
        <w:t xml:space="preserve">po sucu Nadi Roso, na temelju prijedloga višeg sudskog savjetnika Jose Jovanovića, u stečajnom predmetu povodom zahtjeva </w:t>
      </w:r>
      <w:r w:rsidR="000A7585">
        <w:t xml:space="preserve">Financijske agencije OIB: 85821130368, </w:t>
      </w:r>
      <w:r w:rsidR="008334D8">
        <w:t xml:space="preserve">Regionalni centar Osijek Podružnica Osijek, L. Jagera 3, OIB: 85821130368, za pokretanje skraćenog stečajnog postupka nad dužnikom </w:t>
      </w:r>
      <w:r w:rsidR="00B815EE">
        <w:t xml:space="preserve">MEGA SAN j.d.o.o. za usluge Valpovo, Josipa Jurja Strossmayera 3, OIB: 82676809896, MBS: 030165861, dana 8. veljače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B815EE">
        <w:t>MEGA SAN j.d.o.o. za usluge Valpovo, Josipa Jurja Strossmayera 3, OIB: 82676809896, MBS: 030165861.</w:t>
      </w:r>
      <w:r w:rsidR="008824F1"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8824F1">
        <w:t>1</w:t>
      </w:r>
      <w:r w:rsidR="00B815EE">
        <w:t>7</w:t>
      </w:r>
      <w:r w:rsidR="009364F3">
        <w:t>. siječnja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-07/17-01/04, Ur.broj: 04-06-18-</w:t>
      </w:r>
      <w:r w:rsidR="00B815EE">
        <w:t>232</w:t>
      </w:r>
      <w:r w:rsidR="008A5A4B">
        <w:t xml:space="preserve"> </w:t>
      </w:r>
      <w:r>
        <w:t>od</w:t>
      </w:r>
      <w:r w:rsidR="009364F3">
        <w:t xml:space="preserve"> </w:t>
      </w:r>
      <w:r w:rsidR="008824F1">
        <w:t>1</w:t>
      </w:r>
      <w:r w:rsidR="00B815EE">
        <w:t>6</w:t>
      </w:r>
      <w:r w:rsidR="008A5A4B">
        <w:t>. siječnja 2018.</w:t>
      </w:r>
      <w:r>
        <w:t xml:space="preserve"> nad stečajnim dužnikom</w:t>
      </w:r>
      <w:r w:rsidR="00B815EE">
        <w:t xml:space="preserve"> MEGA SAN j.d.o.o. za usluge Valpovo, Josipa Jurja Strossmayera 3, OIB: 82676809896, MBS: 030165861. </w:t>
      </w:r>
      <w:r>
        <w:t xml:space="preserve"> </w:t>
      </w:r>
      <w:r w:rsidR="008824F1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>Nakon izvršenog uvida u sudski registar Sud je 1</w:t>
      </w:r>
      <w:r w:rsidR="008824F1">
        <w:t>9</w:t>
      </w:r>
      <w:r w:rsidR="009364F3">
        <w:t>. siječnja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 xml:space="preserve">Dana </w:t>
      </w:r>
      <w:r w:rsidR="00B815EE">
        <w:t>30</w:t>
      </w:r>
      <w:r w:rsidR="009364F3">
        <w:t>. siječnja 2018.</w:t>
      </w:r>
      <w:r>
        <w:t xml:space="preserve"> zaprimljen je podnesak Županijskog državnog odvjetništva u Osijeku, broj: S-DO-</w:t>
      </w:r>
      <w:r w:rsidR="009364F3">
        <w:t>2</w:t>
      </w:r>
      <w:r w:rsidR="00B815EE">
        <w:t>3</w:t>
      </w:r>
      <w:r w:rsidR="009364F3">
        <w:t>/2018 od 2</w:t>
      </w:r>
      <w:r w:rsidR="00B815EE">
        <w:t>9</w:t>
      </w:r>
      <w:r w:rsidR="009364F3">
        <w:t>. siječnja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stečajnim dužnikom iz razloga što prema istom ima tražbinu u iznosu od </w:t>
      </w:r>
      <w:r w:rsidR="00B815EE">
        <w:lastRenderedPageBreak/>
        <w:t>21.535,68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0D60DE">
        <w:t>23</w:t>
      </w:r>
      <w:r w:rsidR="009364F3">
        <w:t xml:space="preserve">. </w:t>
      </w:r>
      <w:r w:rsidR="008A5A4B">
        <w:t>siječnja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D9171D">
        <w:t xml:space="preserve"> </w:t>
      </w:r>
      <w:r w:rsidR="000D60DE">
        <w:t>23</w:t>
      </w:r>
      <w:r w:rsidR="009364F3">
        <w:t>. siječanj</w:t>
      </w:r>
      <w:r>
        <w:t xml:space="preserve"> 2017. isti je u blokadi 1</w:t>
      </w:r>
      <w:r w:rsidR="00B815EE">
        <w:t>27</w:t>
      </w:r>
      <w:r>
        <w:t xml:space="preserve"> dan</w:t>
      </w:r>
      <w:r w:rsidR="00864F13">
        <w:t>a, a račun dužnika zat</w:t>
      </w:r>
      <w:r w:rsidR="00B815EE">
        <w:t>v</w:t>
      </w:r>
      <w:r w:rsidR="00864F13">
        <w:t>o</w:t>
      </w:r>
      <w:r w:rsidR="00B815EE">
        <w:t>ren je dana 27.</w:t>
      </w:r>
      <w:r w:rsidR="00864F13">
        <w:t xml:space="preserve"> studenoga </w:t>
      </w:r>
      <w:r w:rsidR="00B815EE">
        <w:t xml:space="preserve">2017. </w:t>
      </w:r>
      <w:r>
        <w:t xml:space="preserve">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864F13">
        <w:rPr>
          <w:rFonts w:eastAsia="Calibri"/>
          <w:lang w:eastAsia="en-US"/>
        </w:rPr>
        <w:t xml:space="preserve">8. veljače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157EF2" w:rsidR="00157EF2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A6526D" w:rsidR="00A6526D" w:rsidRPr="00A6526D">
      <w:pPr>
        <w:ind w:firstLine="720" w:left="4320"/>
        <w:jc w:val="both"/>
      </w:pP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EF2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495CE2">
      <w:t>57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D60DE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57EF2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336D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95CE2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46946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64F13"/>
    <w:rsid w:val="008730C0"/>
    <w:rsid w:val="00875548"/>
    <w:rsid w:val="008824F1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981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15EE"/>
    <w:rsid w:val="00B82540"/>
    <w:rsid w:val="00B93CC1"/>
    <w:rsid w:val="00B95B20"/>
    <w:rsid w:val="00BB523C"/>
    <w:rsid w:val="00BE0AFD"/>
    <w:rsid w:val="00BE33FF"/>
    <w:rsid w:val="00C14F85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7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57EF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57EF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EF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EF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7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57EF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57EF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EF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EF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SAN j.d.o.o. za usluge</izvorni_sadrzaj>
    <derivirana_varijabla naziv="DomainObject.Predmet.ProtustrankaFormated_1">  MEGA SAN j.d.o.o. za usluge</derivirana_varijabla>
  </DomainObject.Predmet.ProtustrankaFormated>
  <DomainObject.Predmet.ProtustrankaFormatedOIB>
    <izvorni_sadrzaj>  MEGA SAN j.d.o.o. za usluge, OIB 82676809896</izvorni_sadrzaj>
    <derivirana_varijabla naziv="DomainObject.Predmet.ProtustrankaFormatedOIB_1">  MEGA SAN j.d.o.o. za usluge, OIB 82676809896</derivirana_varijabla>
  </DomainObject.Predmet.ProtustrankaFormatedOIB>
  <DomainObject.Predmet.ProtustrankaFormatedWithAdress>
    <izvorni_sadrzaj> MEGA SAN j.d.o.o. za usluge, Josipa Jurja Strossmayera 3, 31550 Valpovo</izvorni_sadrzaj>
    <derivirana_varijabla naziv="DomainObject.Predmet.ProtustrankaFormatedWithAdress_1"> MEGA SAN j.d.o.o. za usluge, Josipa Jurja Strossmayera 3, 31550 Valpovo</derivirana_varijabla>
  </DomainObject.Predmet.ProtustrankaFormatedWithAdress>
  <DomainObject.Predmet.ProtustrankaFormatedWithAdressOIB>
    <izvorni_sadrzaj> MEGA SAN j.d.o.o. za usluge, OIB 82676809896, Josipa Jurja Strossmayera 3, 31550 Valpovo</izvorni_sadrzaj>
    <derivirana_varijabla naziv="DomainObject.Predmet.ProtustrankaFormatedWithAdressOIB_1"> MEGA SAN j.d.o.o. za usluge, OIB 82676809896, Josipa Jurja Strossmayera 3, 31550 Valpovo</derivirana_varijabla>
  </DomainObject.Predmet.ProtustrankaFormatedWithAdressOIB>
  <DomainObject.Predmet.ProtustrankaWithAdress>
    <izvorni_sadrzaj>MEGA SAN j.d.o.o. za usluge Josipa Jurja Strossmayera 3, 31550 Valpovo</izvorni_sadrzaj>
    <derivirana_varijabla naziv="DomainObject.Predmet.ProtustrankaWithAdress_1">MEGA SAN j.d.o.o. za usluge Josipa Jurja Strossmayera 3, 31550 Valpovo</derivirana_varijabla>
  </DomainObject.Predmet.ProtustrankaWithAdress>
  <DomainObject.Predmet.ProtustrankaWithAdressOIB>
    <izvorni_sadrzaj>MEGA SAN j.d.o.o. za usluge, OIB 82676809896, Josipa Jurja Strossmayera 3, 31550 Valpovo</izvorni_sadrzaj>
    <derivirana_varijabla naziv="DomainObject.Predmet.ProtustrankaWithAdressOIB_1">MEGA SAN j.d.o.o. za usluge, OIB 82676809896, Josipa Jurja Strossmayera 3, 31550 Valpovo</derivirana_varijabla>
  </DomainObject.Predmet.ProtustrankaWithAdressOIB>
  <DomainObject.Predmet.ProtustrankaNazivFormated>
    <izvorni_sadrzaj>MEGA SAN j.d.o.o. za usluge</izvorni_sadrzaj>
    <derivirana_varijabla naziv="DomainObject.Predmet.ProtustrankaNazivFormated_1">MEGA SAN j.d.o.o. za usluge</derivirana_varijabla>
  </DomainObject.Predmet.ProtustrankaNazivFormated>
  <DomainObject.Predmet.ProtustrankaNazivFormatedOIB>
    <izvorni_sadrzaj>MEGA SAN j.d.o.o. za usluge, OIB 82676809896</izvorni_sadrzaj>
    <derivirana_varijabla naziv="DomainObject.Predmet.ProtustrankaNazivFormatedOIB_1">MEGA SAN j.d.o.o. za usluge, OIB 82676809896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MEGA SAN j.d.o.o. za usluge</item>
    </izvorni_sadrzaj>
    <derivirana_varijabla naziv="DomainObject.Predmet.ProtuStrankaListFormated_1">
      <item>MEGA SAN j.d.o.o. za usluge</item>
    </derivirana_varijabla>
  </DomainObject.Predmet.ProtuStrankaListFormated>
  <DomainObject.Predmet.ProtuStrankaListFormatedOIB>
    <izvorni_sadrzaj>
      <item>MEGA SAN j.d.o.o. za usluge, OIB 82676809896</item>
    </izvorni_sadrzaj>
    <derivirana_varijabla naziv="DomainObject.Predmet.ProtuStrankaListFormatedOIB_1">
      <item>MEGA SAN j.d.o.o. za usluge, OIB 82676809896</item>
    </derivirana_varijabla>
  </DomainObject.Predmet.ProtuStrankaListFormatedOIB>
  <DomainObject.Predmet.ProtuStrankaListFormatedWithAdress>
    <izvorni_sadrzaj>
      <item>MEGA SAN j.d.o.o. za usluge, Josipa Jurja Strossmayera 3, 31550 Valpovo</item>
    </izvorni_sadrzaj>
    <derivirana_varijabla naziv="DomainObject.Predmet.ProtuStrankaListFormatedWithAdress_1">
      <item>MEGA SAN j.d.o.o. za usluge, Josipa Jurja Strossmayera 3, 31550 Valpovo</item>
    </derivirana_varijabla>
  </DomainObject.Predmet.ProtuStrankaListFormatedWithAdress>
  <DomainObject.Predmet.ProtuStrankaListFormatedWithAdressOIB>
    <izvorni_sadrzaj>
      <item>MEGA SAN j.d.o.o. za usluge, OIB 82676809896, Josipa Jurja Strossmayera 3, 31550 Valpovo</item>
    </izvorni_sadrzaj>
    <derivirana_varijabla naziv="DomainObject.Predmet.ProtuStrankaListFormatedWithAdressOIB_1">
      <item>MEGA SAN j.d.o.o. za usluge, OIB 82676809896, Josipa Jurja Strossmayera 3, 31550 Valpovo</item>
    </derivirana_varijabla>
  </DomainObject.Predmet.ProtuStrankaListFormatedWithAdressOIB>
  <DomainObject.Predmet.ProtuStrankaListNazivFormated>
    <izvorni_sadrzaj>
      <item>MEGA SAN j.d.o.o. za usluge</item>
    </izvorni_sadrzaj>
    <derivirana_varijabla naziv="DomainObject.Predmet.ProtuStrankaListNazivFormated_1">
      <item>MEGA SAN j.d.o.o. za usluge</item>
    </derivirana_varijabla>
  </DomainObject.Predmet.ProtuStrankaListNazivFormated>
  <DomainObject.Predmet.ProtuStrankaListNazivFormatedOIB>
    <izvorni_sadrzaj>
      <item>MEGA SAN j.d.o.o. za usluge, OIB 82676809896</item>
    </izvorni_sadrzaj>
    <derivirana_varijabla naziv="DomainObject.Predmet.ProtuStrankaListNazivFormatedOIB_1">
      <item>MEGA SAN j.d.o.o. za usluge, OIB 82676809896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MEGA SAN j.d.o.o. za usluge</izvorni_sadrzaj>
    <derivirana_varijabla naziv="DomainObject.Predmet.ProtustrankaIDrugi_1">MEGA SAN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MEGA SAN j.d.o.o. za usluge, OIB 82676809896, Josipa Jurja Strossmayera 3, 31550 Valpovo</izvorni_sadrzaj>
    <derivirana_varijabla naziv="DomainObject.Predmet.ProtustrankaIDrugiAdressOIB_1">MEGA SAN j.d.o.o. za usluge, OIB 82676809896, Josipa Jurja Strossmayera 3,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MEGA SAN j.d.o.o. za usluge</item>
    </izvorni_sadrzaj>
    <derivirana_varijabla naziv="DomainObject.Predmet.SudioniciListNaziv_1">
      <item>FINA RC OSIJEK</item>
      <item>MEGA SAN j.d.o.o. za usluge</item>
    </derivirana_varijabla>
  </DomainObject.Predmet.SudioniciListNaziv>
  <DomainObject.Predmet.SudioniciListAdressOIB>
    <izvorni_sadrzaj>
      <item>FINA RC OSIJEK, OIB 85821130368</item>
      <item>MEGA SAN j.d.o.o. za usluge, OIB 82676809896, Josipa Jurja Strossmayera 3,31550 Valpovo</item>
    </izvorni_sadrzaj>
    <derivirana_varijabla naziv="DomainObject.Predmet.SudioniciListAdressOIB_1">
      <item>FINA RC OSIJEK, OIB 85821130368</item>
      <item>MEGA SAN j.d.o.o. za usluge, OIB 82676809896, Josipa Jurja Strossmayera 3,31550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82676809896</item>
    </izvorni_sadrzaj>
    <derivirana_varijabla naziv="DomainObject.Predmet.SudioniciListNazivOIB_1">
      <item>, OIB 85821130368</item>
      <item>, OIB 82676809896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4EEA0-3AB2-4979-AAD5-8F0564237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3286</properties:Characters>
  <properties:Lines>85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2018-02-08T08:00:00Z</dcterms:created>
  <dc:creator>Korisnik</dc:creator>
  <cp:lastModifiedBy>Ljiljana Floršić</cp:lastModifiedBy>
  <cp:lastPrinted>2018-02-08T08:01:00Z</cp:lastPrinted>
  <dcterms:modified xmlns:xsi="http://www.w3.org/2001/XMLSchema-instance" xsi:type="dcterms:W3CDTF">2018-02-08T08:10:00Z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