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a89c" w14:paraId="a36a89c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6054DA">
        <w:t>8048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6054DA">
        <w:t>LOJALNE APLIKACIJE d.o.o. Zagreb, Hondlova 2, OIB 66505580422</w:t>
      </w:r>
      <w:r>
        <w:t xml:space="preserve">, dana </w:t>
      </w:r>
      <w:r w:rsidR="00A15A5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6054DA">
        <w:t>LOJALNE APLIKACIJE d.o.o. Zagreb, Hondlova 2, OIB 66505580422</w:t>
      </w:r>
      <w:r>
        <w:t xml:space="preserve">. Stečajni postupak je otvoren dana </w:t>
      </w:r>
      <w:r w:rsidR="00A15A5B">
        <w:t>29. ožujka</w:t>
      </w:r>
      <w:r>
        <w:t xml:space="preserve"> 2016. godine u </w:t>
      </w:r>
      <w:r w:rsidR="00A15A5B">
        <w:t>13,</w:t>
      </w:r>
      <w:r w:rsidR="006054DA">
        <w:t>44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6054DA">
        <w:t>Ivan Prpić, Zagreb, Hruševečka ulica 11, OIB 16795120342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6054DA">
        <w:t>LOJALNE APLIKACIJE d.o.o. Zagreb, Hondlova 2, OIB 66505580422</w:t>
      </w:r>
      <w:r w:rsidR="009D4D18">
        <w:t>,</w:t>
      </w:r>
      <w:r w:rsidR="00ED1BC8">
        <w:t xml:space="preserve"> </w:t>
      </w:r>
      <w:r>
        <w:t xml:space="preserve">s danom </w:t>
      </w:r>
      <w:r w:rsidR="00A15A5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6054DA">
        <w:t>LOJALNE APLIKACIJE d.o.o. Zagreb, Hondlova 2, OIB 66505580422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6054DA">
        <w:t>9</w:t>
      </w:r>
      <w:r w:rsidR="00C7206E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6054DA">
        <w:t>LOJALNE APLIKACIJE d.o.o. Zagreb, Hondlova 2, OIB 66505580422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15A5B">
        <w:t>2</w:t>
      </w:r>
      <w:r w:rsidR="008A3109">
        <w:t>8</w:t>
      </w:r>
      <w:r w:rsidR="00A15A5B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15A5B">
        <w:t>2</w:t>
      </w:r>
      <w:r w:rsidR="008A3109">
        <w:t>9</w:t>
      </w:r>
      <w:r w:rsidR="00A15A5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15A5B">
        <w:t>2</w:t>
      </w:r>
      <w:r w:rsidR="008A3109">
        <w:t>8</w:t>
      </w:r>
      <w:r w:rsidR="00A15A5B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15A5B">
        <w:t>29.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210135" w:rsidR="009C5541">
      <w:pPr>
        <w:jc w:val="right"/>
      </w:pPr>
      <w:r>
        <w:t xml:space="preserve">                                                                         Goranka Boljkovac</w:t>
      </w:r>
    </w:p>
    <w:p w:rsidRDefault="00210135" w:rsidP="00210135" w:rsidR="00210135">
      <w:pPr>
        <w:jc w:val="right"/>
      </w:pPr>
    </w:p>
    <w:p w:rsidRDefault="00210135" w:rsidP="00210135" w:rsidR="00210135">
      <w:pPr>
        <w:jc w:val="right"/>
      </w:pPr>
    </w:p>
    <w:p w:rsidRDefault="00210135" w:rsidP="00210135" w:rsidR="00210135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6054DA">
        <w:t>Ivan Prpić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0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6054DA">
      <w:t>8048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0135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054DA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40D9"/>
    <w:rsid w:val="007668DE"/>
    <w:rsid w:val="007A2F2C"/>
    <w:rsid w:val="007B7E63"/>
    <w:rsid w:val="00841D1C"/>
    <w:rsid w:val="00865410"/>
    <w:rsid w:val="00874E6C"/>
    <w:rsid w:val="008778E6"/>
    <w:rsid w:val="008939A2"/>
    <w:rsid w:val="008A3109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7206E"/>
    <w:rsid w:val="00C82C2F"/>
    <w:rsid w:val="00CB6C29"/>
    <w:rsid w:val="00D50CBD"/>
    <w:rsid w:val="00D910B0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8048</izvorni_sadrzaj>
    <derivirana_varijabla naziv="DomainObject.Predmet.Broj_1">8048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St-8048/2015</izvorni_sadrzaj>
    <derivirana_varijabla naziv="DomainObject.Predmet.OznakaBroj_1">St-8048/2015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LOJALNE APLIKACIJE d.o.o.</izvorni_sadrzaj>
    <derivirana_varijabla naziv="DomainObject.Predmet.ProtustrankaFormated_1">  LOJALNE APLIKACIJE d.o.o.</derivirana_varijabla>
  </DomainObject.Predmet.ProtustrankaFormated>
  <DomainObject.Predmet.ProtustrankaFormatedOIB>
    <izvorni_sadrzaj>  LOJALNE APLIKACIJE d.o.o., OIB 66505580422</izvorni_sadrzaj>
    <derivirana_varijabla naziv="DomainObject.Predmet.ProtustrankaFormatedOIB_1">  LOJALNE APLIKACIJE d.o.o., OIB 66505580422</derivirana_varijabla>
  </DomainObject.Predmet.ProtustrankaFormatedOIB>
  <DomainObject.Predmet.ProtustrankaFormatedWithAdress>
    <izvorni_sadrzaj> LOJALNE APLIKACIJE d.o.o., Hondlova 2, 10000 Zagreb</izvorni_sadrzaj>
    <derivirana_varijabla naziv="DomainObject.Predmet.ProtustrankaFormatedWithAdress_1"> LOJALNE APLIKACIJE d.o.o., Hondlova 2, 10000 Zagreb</derivirana_varijabla>
  </DomainObject.Predmet.ProtustrankaFormatedWithAdress>
  <DomainObject.Predmet.ProtustrankaFormatedWithAdressOIB>
    <izvorni_sadrzaj> LOJALNE APLIKACIJE d.o.o., OIB 66505580422, Hondlova 2, 10000 Zagreb</izvorni_sadrzaj>
    <derivirana_varijabla naziv="DomainObject.Predmet.ProtustrankaFormatedWithAdressOIB_1"> LOJALNE APLIKACIJE d.o.o., OIB 66505580422, Hondlova 2, 10000 Zagreb</derivirana_varijabla>
  </DomainObject.Predmet.ProtustrankaFormatedWithAdressOIB>
  <DomainObject.Predmet.ProtustrankaWithAdress>
    <izvorni_sadrzaj>LOJALNE APLIKACIJE d.o.o. Hondlova 2, 10000 Zagreb</izvorni_sadrzaj>
    <derivirana_varijabla naziv="DomainObject.Predmet.ProtustrankaWithAdress_1">LOJALNE APLIKACIJE d.o.o. Hondlova 2, 10000 Zagreb</derivirana_varijabla>
  </DomainObject.Predmet.ProtustrankaWithAdress>
  <DomainObject.Predmet.ProtustrankaWithAdressOIB>
    <izvorni_sadrzaj>LOJALNE APLIKACIJE d.o.o., OIB 66505580422, Hondlova 2, 10000 Zagreb</izvorni_sadrzaj>
    <derivirana_varijabla naziv="DomainObject.Predmet.ProtustrankaWithAdressOIB_1">LOJALNE APLIKACIJE d.o.o., OIB 66505580422, Hondlova 2, 10000 Zagreb</derivirana_varijabla>
  </DomainObject.Predmet.ProtustrankaWithAdressOIB>
  <DomainObject.Predmet.ProtustrankaNazivFormated>
    <izvorni_sadrzaj>LOJALNE APLIKACIJE d.o.o.</izvorni_sadrzaj>
    <derivirana_varijabla naziv="DomainObject.Predmet.ProtustrankaNazivFormated_1">LOJALNE APLIKACIJE d.o.o.</derivirana_varijabla>
  </DomainObject.Predmet.ProtustrankaNazivFormated>
  <DomainObject.Predmet.ProtustrankaNazivFormatedOIB>
    <izvorni_sadrzaj>LOJALNE APLIKACIJE d.o.o., OIB 66505580422</izvorni_sadrzaj>
    <derivirana_varijabla naziv="DomainObject.Predmet.ProtustrankaNazivFormatedOIB_1">LOJALNE APLIKACIJE d.o.o., OIB 66505580422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LOJALNE APLIKACIJE d.o.o.</item>
    </izvorni_sadrzaj>
    <derivirana_varijabla naziv="DomainObject.Predmet.ProtuStrankaListFormated_1">
      <item>LOJALNE APLIKACIJE d.o.o.</item>
    </derivirana_varijabla>
  </DomainObject.Predmet.ProtuStrankaListFormated>
  <DomainObject.Predmet.ProtuStrankaListFormatedOIB>
    <izvorni_sadrzaj>
      <item>LOJALNE APLIKACIJE d.o.o., OIB 66505580422</item>
    </izvorni_sadrzaj>
    <derivirana_varijabla naziv="DomainObject.Predmet.ProtuStrankaListFormatedOIB_1">
      <item>LOJALNE APLIKACIJE d.o.o., OIB 66505580422</item>
    </derivirana_varijabla>
  </DomainObject.Predmet.ProtuStrankaListFormatedOIB>
  <DomainObject.Predmet.ProtuStrankaListFormatedWithAdress>
    <izvorni_sadrzaj>
      <item>LOJALNE APLIKACIJE d.o.o., Hondlova 2, 10000 Zagreb</item>
    </izvorni_sadrzaj>
    <derivirana_varijabla naziv="DomainObject.Predmet.ProtuStrankaListFormatedWithAdress_1">
      <item>LOJALNE APLIKACIJE d.o.o., Hondlova 2, 10000 Zagreb</item>
    </derivirana_varijabla>
  </DomainObject.Predmet.ProtuStrankaListFormatedWithAdress>
  <DomainObject.Predmet.ProtuStrankaListFormatedWithAdressOIB>
    <izvorni_sadrzaj>
      <item>LOJALNE APLIKACIJE d.o.o., OIB 66505580422, Hondlova 2, 10000 Zagreb</item>
    </izvorni_sadrzaj>
    <derivirana_varijabla naziv="DomainObject.Predmet.ProtuStrankaListFormatedWithAdressOIB_1">
      <item>LOJALNE APLIKACIJE d.o.o., OIB 66505580422, Hondlova 2, 10000 Zagreb</item>
    </derivirana_varijabla>
  </DomainObject.Predmet.ProtuStrankaListFormatedWithAdressOIB>
  <DomainObject.Predmet.ProtuStrankaListNazivFormated>
    <izvorni_sadrzaj>
      <item>LOJALNE APLIKACIJE d.o.o.</item>
    </izvorni_sadrzaj>
    <derivirana_varijabla naziv="DomainObject.Predmet.ProtuStrankaListNazivFormated_1">
      <item>LOJALNE APLIKACIJE d.o.o.</item>
    </derivirana_varijabla>
  </DomainObject.Predmet.ProtuStrankaListNazivFormated>
  <DomainObject.Predmet.ProtuStrankaListNazivFormatedOIB>
    <izvorni_sadrzaj>
      <item>LOJALNE APLIKACIJE d.o.o., OIB 66505580422</item>
    </izvorni_sadrzaj>
    <derivirana_varijabla naziv="DomainObject.Predmet.ProtuStrankaListNazivFormatedOIB_1">
      <item>LOJALNE APLIKACIJE d.o.o., OIB 66505580422</item>
    </derivirana_varijabla>
  </DomainObject.Predmet.ProtuStrankaListNazivFormatedOIB>
  <DomainObject.Predmet.OstaliListFormated>
    <izvorni_sadrzaj>
      <item>Dean Porča</item>
      <item>Marko Janković</item>
    </izvorni_sadrzaj>
    <derivirana_varijabla naziv="DomainObject.Predmet.OstaliListFormated_1">
      <item>Dean Porča</item>
      <item>Marko Janković</item>
    </derivirana_varijabla>
  </DomainObject.Predmet.OstaliListFormated>
  <DomainObject.Predmet.OstaliListFormatedOIB>
    <izvorni_sadrzaj>
      <item>Dean Porča, OIB 37353963653</item>
      <item>Marko Janković, OIB 84270640548</item>
    </izvorni_sadrzaj>
    <derivirana_varijabla naziv="DomainObject.Predmet.OstaliListFormatedOIB_1">
      <item>Dean Porča, OIB 37353963653</item>
      <item>Marko Janković, OIB 84270640548</item>
    </derivirana_varijabla>
  </DomainObject.Predmet.OstaliListFormatedOIB>
  <DomainObject.Predmet.OstaliListFormatedWithAdress>
    <izvorni_sadrzaj>
      <item>Dean Porča, Jaruščica 1b, 10000 Zagreb</item>
      <item>Marko Janković, Ulica Josipa Račića 13, 10000 Zagreb</item>
    </izvorni_sadrzaj>
    <derivirana_varijabla naziv="DomainObject.Predmet.OstaliListFormatedWithAdress_1">
      <item>Dean Porča, Jaruščica 1b, 10000 Zagreb</item>
      <item>Marko Janković, Ulica Josipa Račića 13, 10000 Zagreb</item>
    </derivirana_varijabla>
  </DomainObject.Predmet.OstaliListFormatedWithAdress>
  <DomainObject.Predmet.OstaliListFormatedWithAdressOIB>
    <izvorni_sadrzaj>
      <item>Dean Porča, OIB 37353963653, Jaruščica 1b, 10000 Zagreb</item>
      <item>Marko Janković, OIB 84270640548, Ulica Josipa Račića 13, 10000 Zagreb</item>
    </izvorni_sadrzaj>
    <derivirana_varijabla naziv="DomainObject.Predmet.OstaliListFormatedWithAdressOIB_1">
      <item>Dean Porča, OIB 37353963653, Jaruščica 1b, 10000 Zagreb</item>
      <item>Marko Janković, OIB 84270640548, Ulica Josipa Račića 13, 10000 Zagreb</item>
    </derivirana_varijabla>
  </DomainObject.Predmet.OstaliListFormatedWithAdressOIB>
  <DomainObject.Predmet.OstaliListNazivFormated>
    <izvorni_sadrzaj>
      <item>Dean Porča</item>
      <item>Marko Janković</item>
    </izvorni_sadrzaj>
    <derivirana_varijabla naziv="DomainObject.Predmet.OstaliListNazivFormated_1">
      <item>Dean Porča</item>
      <item>Marko Janković</item>
    </derivirana_varijabla>
  </DomainObject.Predmet.OstaliListNazivFormated>
  <DomainObject.Predmet.OstaliListNazivFormatedOIB>
    <izvorni_sadrzaj>
      <item>Dean Porča, OIB 37353963653</item>
      <item>Marko Janković, OIB 84270640548</item>
    </izvorni_sadrzaj>
    <derivirana_varijabla naziv="DomainObject.Predmet.OstaliListNazivFormatedOIB_1">
      <item>Dean Porča, OIB 37353963653</item>
      <item>Marko Janković, OIB 84270640548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LOJALNE APLIKACIJE d.o.o.</izvorni_sadrzaj>
    <derivirana_varijabla naziv="DomainObject.Predmet.ProtustrankaIDrugi_1">LOJALNE APLIKACIJE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LOJALNE APLIKACIJE d.o.o., OIB 66505580422, Hondlova 2, 10000 Zagreb</izvorni_sadrzaj>
    <derivirana_varijabla naziv="DomainObject.Predmet.ProtustrankaIDrugiAdressOIB_1">LOJALNE APLIKACIJE d.o.o., OIB 66505580422, Hondlova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LOJALNE APLIKACIJE d.o.o.</item>
      <item>Dean Porča</item>
      <item>Marko Janković</item>
    </izvorni_sadrzaj>
    <derivirana_varijabla naziv="DomainObject.Predmet.SudioniciListNaziv_1">
      <item>FINA Regionalni centar Zagreb</item>
      <item>LOJALNE APLIKACIJE d.o.o.</item>
      <item>Dean Porča</item>
      <item>Marko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LOJALNE APLIKACIJE d.o.o., OIB 66505580422, Hondlova 2,10000 Zagreb</item>
      <item>Dean Porča, OIB 37353963653, Jaruščica 1b,10000 Zagreb</item>
      <item>Marko Janković, OIB 84270640548, Ulica Josipa Račića 13,10000 Zagreb</item>
    </izvorni_sadrzaj>
    <derivirana_varijabla naziv="DomainObject.Predmet.SudioniciListAdressOIB_1">
      <item>FINA Regionalni centar Zagreb, OIB 85821130368, Trg svibanjskih žrtava 1995. 1,10000 Zagreb</item>
      <item>LOJALNE APLIKACIJE d.o.o., OIB 66505580422, Hondlova 2,10000 Zagreb</item>
      <item>Dean Porča, OIB 37353963653, Jaruščica 1b,10000 Zagreb</item>
      <item>Marko Janković, OIB 84270640548, Ulica Josipa Račića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66505580422</item>
      <item>, OIB 37353963653</item>
      <item>, OIB 84270640548</item>
    </izvorni_sadrzaj>
    <derivirana_varijabla naziv="DomainObject.Predmet.SudioniciListNazivOIB_1">
      <item>, OIB 85821130368</item>
      <item>, OIB 66505580422</item>
      <item>, OIB 37353963653</item>
      <item>, OIB 84270640548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3160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2016-03-29T11:43:00Z</dcterms:created>
  <dc:creator>gboljkovac</dc:creator>
  <cp:lastModifiedBy>Goranka Boljkovac</cp:lastModifiedBy>
  <cp:lastPrinted>2016-03-29T11:43:00Z</cp:lastPrinted>
  <dcterms:modified xmlns:xsi="http://www.w3.org/2001/XMLSchema-instance" xsi:type="dcterms:W3CDTF">2016-03-29T11:43:00Z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