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ddc1" w14:paraId="9c0ddc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767D7">
        <w:t>15</w:t>
      </w:r>
      <w:r w:rsidR="00C572D2">
        <w:t xml:space="preserve">. </w:t>
      </w:r>
      <w:r w:rsidR="003767D7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767D7">
        <w:t>DIDA IVE j.d.o.o., Podgradina, Žuže 21, OIB: 77989209464</w:t>
      </w:r>
      <w:r w:rsidR="0039437A" w:rsidRPr="0039437A">
        <w:t>,</w:t>
      </w:r>
      <w:r w:rsidR="00EF3F9E">
        <w:t xml:space="preserve"> </w:t>
      </w:r>
      <w:r w:rsidR="003767D7">
        <w:t>7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767D7">
        <w:t>DIDA IVE j.d.o.o., Podgradina, Žuže 21, OIB: 77989209464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767D7">
        <w:t>7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767D7">
        <w:rPr>
          <w:color w:themeColor="text1" w:val="000000"/>
        </w:rPr>
        <w:t>14</w:t>
      </w:r>
      <w:r w:rsidR="003573C3">
        <w:rPr>
          <w:color w:themeColor="text1" w:val="000000"/>
        </w:rPr>
        <w:t>,</w:t>
      </w:r>
      <w:r w:rsidR="003767D7">
        <w:rPr>
          <w:color w:themeColor="text1" w:val="000000"/>
        </w:rPr>
        <w:t>1</w:t>
      </w:r>
      <w:r w:rsidR="003573C3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767D7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767D7">
        <w:t>DIDA IVE j.d.o.o., Podgradina, Žuže 21, OIB: 77989209464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767D7">
        <w:t>15</w:t>
      </w:r>
      <w:r w:rsidR="00C572D2">
        <w:t xml:space="preserve">. </w:t>
      </w:r>
      <w:r w:rsidR="003767D7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767D7">
        <w:t>13</w:t>
      </w:r>
      <w:r w:rsidR="0079567A" w:rsidRPr="00EF3F9E">
        <w:t xml:space="preserve">. </w:t>
      </w:r>
      <w:r w:rsidR="003573C3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767D7">
        <w:t>25.357,85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3767D7">
        <w:t>Zagrebačka banka</w:t>
      </w:r>
      <w:r w:rsidR="008B52BA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767D7">
        <w:t>6</w:t>
      </w:r>
      <w:r w:rsidR="00131DF8">
        <w:t xml:space="preserve">. </w:t>
      </w:r>
      <w:r w:rsidR="003767D7">
        <w:t xml:space="preserve">listopada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3767D7">
        <w:t>7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3767D7">
        <w:t>32.833,07</w:t>
      </w:r>
      <w:r w:rsidR="00EF3F9E">
        <w:t xml:space="preserve"> kuna </w:t>
      </w:r>
      <w:r w:rsidR="00EE0861">
        <w:t xml:space="preserve">u neprekinutom razdoblju od </w:t>
      </w:r>
      <w:r w:rsidR="003767D7">
        <w:t>294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767D7">
        <w:t>7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F3159A" w:rsidP="003767D7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F3159A" w:rsidP="003767D7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3767D7" w:rsidP="008B137E" w:rsidR="003767D7">
      <w:pPr>
        <w:tabs>
          <w:tab w:pos="3331" w:val="left"/>
        </w:tabs>
        <w:jc w:val="both"/>
      </w:pPr>
    </w:p>
    <w:p w:rsidRDefault="00640FE9" w:rsidP="00F3159A" w:rsidR="00640FE9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A4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767D7">
      <w:t xml:space="preserve">Poslovni broj: 5 </w:t>
    </w:r>
    <w:r w:rsidR="003767D7" w:rsidRPr="008C3132">
      <w:t>St-</w:t>
    </w:r>
    <w:r w:rsidR="003767D7">
      <w:t>1049/16-10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104</w:t>
    </w:r>
    <w:r w:rsidR="003767D7">
      <w:t>9</w:t>
    </w:r>
    <w:r>
      <w:t>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87A4D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DIDA IVE j.d.o.o. za poljoprivredu i trgovinu</izvorni_sadrzaj>
    <derivirana_varijabla naziv="DomainObject.Predmet.ProtustrankaFormated_1">  DIDA IVE j.d.o.o. za poljoprivredu i trgovinu</derivirana_varijabla>
  </DomainObject.Predmet.ProtustrankaFormated>
  <DomainObject.Predmet.ProtustrankaFormatedOIB>
    <izvorni_sadrzaj>  DIDA IVE j.d.o.o. za poljoprivredu i trgovinu, OIB 77989209464</izvorni_sadrzaj>
    <derivirana_varijabla naziv="DomainObject.Predmet.ProtustrankaFormatedOIB_1">  DIDA IVE j.d.o.o. za poljoprivredu i trgovinu, OIB 77989209464</derivirana_varijabla>
  </DomainObject.Predmet.ProtustrankaFormatedOIB>
  <DomainObject.Predmet.ProtustrankaFormatedWithAdress>
    <izvorni_sadrzaj> DIDA IVE j.d.o.o. za poljoprivredu i trgovinu, Žuže 21, 23242 Podgradina</izvorni_sadrzaj>
    <derivirana_varijabla naziv="DomainObject.Predmet.ProtustrankaFormatedWithAdress_1"> DIDA IVE j.d.o.o. za poljoprivredu i trgovinu, Žuže 21, 23242 Podgradina</derivirana_varijabla>
  </DomainObject.Predmet.ProtustrankaFormatedWithAdress>
  <DomainObject.Predmet.ProtustrankaFormatedWithAdressOIB>
    <izvorni_sadrzaj> DIDA IVE j.d.o.o. za poljoprivredu i trgovinu, OIB 77989209464, Žuže 21, 23242 Podgradina</izvorni_sadrzaj>
    <derivirana_varijabla naziv="DomainObject.Predmet.ProtustrankaFormatedWithAdressOIB_1"> DIDA IVE j.d.o.o. za poljoprivredu i trgovinu, OIB 77989209464, Žuže 21, 23242 Podgradina</derivirana_varijabla>
  </DomainObject.Predmet.ProtustrankaFormatedWithAdressOIB>
  <DomainObject.Predmet.ProtustrankaWithAdress>
    <izvorni_sadrzaj>DIDA IVE j.d.o.o. za poljoprivredu i trgovinu Žuže 21, 23242 Podgradina</izvorni_sadrzaj>
    <derivirana_varijabla naziv="DomainObject.Predmet.ProtustrankaWithAdress_1">DIDA IVE j.d.o.o. za poljoprivredu i trgovinu Žuže 21, 23242 Podgradina</derivirana_varijabla>
  </DomainObject.Predmet.ProtustrankaWithAdress>
  <DomainObject.Predmet.ProtustrankaWithAdressOIB>
    <izvorni_sadrzaj>DIDA IVE j.d.o.o. za poljoprivredu i trgovinu, OIB 77989209464, Žuže 21, 23242 Podgradina</izvorni_sadrzaj>
    <derivirana_varijabla naziv="DomainObject.Predmet.ProtustrankaWithAdressOIB_1">DIDA IVE j.d.o.o. za poljoprivredu i trgovinu, OIB 77989209464, Žuže 21, 23242 Podgradina</derivirana_varijabla>
  </DomainObject.Predmet.ProtustrankaWithAdressOIB>
  <DomainObject.Predmet.ProtustrankaNazivFormated>
    <izvorni_sadrzaj>DIDA IVE j.d.o.o. za poljoprivredu i trgovinu</izvorni_sadrzaj>
    <derivirana_varijabla naziv="DomainObject.Predmet.ProtustrankaNazivFormated_1">DIDA IVE j.d.o.o. za poljoprivredu i trgovinu</derivirana_varijabla>
  </DomainObject.Predmet.ProtustrankaNazivFormated>
  <DomainObject.Predmet.ProtustrankaNazivFormatedOIB>
    <izvorni_sadrzaj>DIDA IVE j.d.o.o. za poljoprivredu i trgovinu, OIB 77989209464</izvorni_sadrzaj>
    <derivirana_varijabla naziv="DomainObject.Predmet.ProtustrankaNazivFormatedOIB_1">DIDA IVE j.d.o.o. za poljoprivredu i trgovinu, OIB 77989209464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DIDA IVE j.d.o.o. za poljoprivredu i trgovinu</item>
    </izvorni_sadrzaj>
    <derivirana_varijabla naziv="DomainObject.Predmet.ProtuStrankaListFormated_1">
      <item>DIDA IVE j.d.o.o. za poljoprivredu i trgovinu</item>
    </derivirana_varijabla>
  </DomainObject.Predmet.ProtuStrankaListFormated>
  <DomainObject.Predmet.ProtuStrankaListFormatedOIB>
    <izvorni_sadrzaj>
      <item>DIDA IVE j.d.o.o. za poljoprivredu i trgovinu, OIB 77989209464</item>
    </izvorni_sadrzaj>
    <derivirana_varijabla naziv="DomainObject.Predmet.ProtuStrankaListFormatedOIB_1">
      <item>DIDA IVE j.d.o.o. za poljoprivredu i trgovinu, OIB 77989209464</item>
    </derivirana_varijabla>
  </DomainObject.Predmet.ProtuStrankaListFormatedOIB>
  <DomainObject.Predmet.ProtuStrankaListFormatedWithAdress>
    <izvorni_sadrzaj>
      <item>DIDA IVE j.d.o.o. za poljoprivredu i trgovinu, Žuže 21, 23242 Podgradina</item>
    </izvorni_sadrzaj>
    <derivirana_varijabla naziv="DomainObject.Predmet.ProtuStrankaListFormatedWithAdress_1">
      <item>DIDA IVE j.d.o.o. za poljoprivredu i trgovinu, Žuže 21, 23242 Podgradina</item>
    </derivirana_varijabla>
  </DomainObject.Predmet.ProtuStrankaListFormatedWithAdress>
  <DomainObject.Predmet.ProtuStrankaListFormatedWithAdressOIB>
    <izvorni_sadrzaj>
      <item>DIDA IVE j.d.o.o. za poljoprivredu i trgovinu, OIB 77989209464, Žuže 21, 23242 Podgradina</item>
    </izvorni_sadrzaj>
    <derivirana_varijabla naziv="DomainObject.Predmet.ProtuStrankaListFormatedWithAdressOIB_1">
      <item>DIDA IVE j.d.o.o. za poljoprivredu i trgovinu, OIB 77989209464, Žuže 21, 23242 Podgradina</item>
    </derivirana_varijabla>
  </DomainObject.Predmet.ProtuStrankaListFormatedWithAdressOIB>
  <DomainObject.Predmet.ProtuStrankaListNazivFormated>
    <izvorni_sadrzaj>
      <item>DIDA IVE j.d.o.o. za poljoprivredu i trgovinu</item>
    </izvorni_sadrzaj>
    <derivirana_varijabla naziv="DomainObject.Predmet.ProtuStrankaListNazivFormated_1">
      <item>DIDA IVE j.d.o.o. za poljoprivredu i trgovinu</item>
    </derivirana_varijabla>
  </DomainObject.Predmet.ProtuStrankaListNazivFormated>
  <DomainObject.Predmet.ProtuStrankaListNazivFormatedOIB>
    <izvorni_sadrzaj>
      <item>DIDA IVE j.d.o.o. za poljoprivredu i trgovinu, OIB 77989209464</item>
    </izvorni_sadrzaj>
    <derivirana_varijabla naziv="DomainObject.Predmet.ProtuStrankaListNazivFormatedOIB_1">
      <item>DIDA IVE j.d.o.o. za poljoprivredu i trgovinu, OIB 77989209464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DIDA IVE j.d.o.o. za poljoprivredu i trgovinu</izvorni_sadrzaj>
    <derivirana_varijabla naziv="DomainObject.Predmet.ProtustrankaIDrugi_1">DIDA IVE j.d.o.o.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DIDA IVE j.d.o.o. za poljoprivredu i trgovinu, OIB 77989209464, Žuže 21, 23242 Podgradina</izvorni_sadrzaj>
    <derivirana_varijabla naziv="DomainObject.Predmet.ProtustrankaIDrugiAdressOIB_1">DIDA IVE j.d.o.o. za poljoprivredu i trgovinu, OIB 77989209464, Žuže 21, 23242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DIDA IVE j.d.o.o. za poljoprivredu i trgovinu</item>
    </izvorni_sadrzaj>
    <derivirana_varijabla naziv="DomainObject.Predmet.SudioniciListNaziv_1">
      <item>FINA</item>
      <item>DIDA IVE j.d.o.o. za poljoprivredu i trgovinu</item>
    </derivirana_varijabla>
  </DomainObject.Predmet.SudioniciListNaziv>
  <DomainObject.Predmet.SudioniciListAdressOIB>
    <izvorni_sadrzaj>
      <item>FINA, OIB 85821130368</item>
      <item>DIDA IVE j.d.o.o. za poljoprivredu i trgovinu, OIB 77989209464, Žuže 21,23242 Podgradina</item>
    </izvorni_sadrzaj>
    <derivirana_varijabla naziv="DomainObject.Predmet.SudioniciListAdressOIB_1">
      <item>FINA, OIB 85821130368</item>
      <item>DIDA IVE j.d.o.o. za poljoprivredu i trgovinu, OIB 77989209464, Žuže 21,23242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77989209464</item>
    </izvorni_sadrzaj>
    <derivirana_varijabla naziv="DomainObject.Predmet.SudioniciListNazivOIB_1">
      <item>, OIB 85821130368</item>
      <item>, OIB 77989209464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15EEF-E99D-4ADA-9116-AE6719ED8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999</properties:Words>
  <properties:Characters>5378</properties:Characters>
  <properties:Lines>172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2017-03-07T12:58:00Z</dcterms:created>
  <dc:creator>Administrator</dc:creator>
  <cp:lastModifiedBy>Merlina Klišmanić</cp:lastModifiedBy>
  <cp:lastPrinted>2017-03-07T12:56:00Z</cp:lastPrinted>
  <dcterms:modified xmlns:xsi="http://www.w3.org/2001/XMLSchema-instance" xsi:type="dcterms:W3CDTF">2017-03-07T13:00:00Z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