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defd" w14:paraId="443defd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BA255E">
        <w:t>20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C94970">
        <w:t xml:space="preserve"> 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D160A2">
      <w:pPr>
        <w:jc w:val="both"/>
      </w:pPr>
      <w:r w:rsidRPr="009C5689">
        <w:t xml:space="preserve">I </w:t>
      </w:r>
      <w:r w:rsidRPr="009C5689">
        <w:tab/>
        <w:t>Za dužnika</w:t>
      </w:r>
      <w:r w:rsidR="00D1406C">
        <w:t xml:space="preserve"> </w:t>
      </w:r>
      <w:r w:rsidR="00D547AE" w:rsidRPr="0033670E">
        <w:t>LUXURIA MOTUS j.d.o.o., Zagreb, Gospočak 17, OIB: 42914349779</w:t>
      </w:r>
      <w:r w:rsidR="00D547AE">
        <w:t>.</w:t>
      </w:r>
    </w:p>
    <w:p w:rsidRDefault="00BA255E" w:rsidP="00B255BC" w:rsidR="00BA255E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BA255E">
        <w:t>18.349,45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C94970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4526E" w:rsidR="0024526E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24526E">
        <w:rPr>
          <w:bCs/>
        </w:rPr>
        <w:t>, v.r.</w:t>
      </w:r>
    </w:p>
    <w:p w:rsidRDefault="0024526E" w:rsidP="0024526E" w:rsidR="0024526E">
      <w:pPr>
        <w:ind w:firstLine="708" w:left="5664"/>
        <w:jc w:val="right"/>
        <w:rPr>
          <w:b/>
          <w:bCs/>
        </w:rPr>
      </w:pPr>
    </w:p>
    <w:p w:rsidRDefault="0024526E" w:rsidP="0024526E" w:rsidR="0024526E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24526E" w:rsidP="0024526E" w:rsidR="0024526E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152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2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152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795A"/>
    <w:rsid w:val="00177DD2"/>
    <w:rsid w:val="001B313D"/>
    <w:rsid w:val="001C09D2"/>
    <w:rsid w:val="001E3342"/>
    <w:rsid w:val="001F52D7"/>
    <w:rsid w:val="002316DF"/>
    <w:rsid w:val="002358A6"/>
    <w:rsid w:val="0024526E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66CD5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152B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A255E"/>
    <w:rsid w:val="00BA440A"/>
    <w:rsid w:val="00BB055B"/>
    <w:rsid w:val="00BF4F56"/>
    <w:rsid w:val="00C033D3"/>
    <w:rsid w:val="00C279EF"/>
    <w:rsid w:val="00C30569"/>
    <w:rsid w:val="00C318CF"/>
    <w:rsid w:val="00C94970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4526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4526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739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4620</izvorni_sadrzaj>
    <derivirana_varijabla naziv="DomainObject.Predmet.Broj_1">4620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St-4620/2016</izvorni_sadrzaj>
    <derivirana_varijabla naziv="DomainObject.Predmet.OznakaBroj_1">St-4620/2016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MOTUS j.d.o.o. za trgovinu i usluge, turistička agencija</izvorni_sadrzaj>
    <derivirana_varijabla naziv="DomainObject.Predmet.ProtustrankaFormated_1">  LUXURIA MOTUS j.d.o.o. za trgovinu i usluge, turistička agencija</derivirana_varijabla>
  </DomainObject.Predmet.ProtustrankaFormated>
  <DomainObject.Predmet.ProtustrankaFormatedOIB>
    <izvorni_sadrzaj>  LUXURIA MOTUS j.d.o.o. za trgovinu i usluge, turistička agencija, OIB 42914349779</izvorni_sadrzaj>
    <derivirana_varijabla naziv="DomainObject.Predmet.ProtustrankaFormatedOIB_1">  LUXURIA MOTUS j.d.o.o. za trgovinu i usluge, turistička agencija, OIB 42914349779</derivirana_varijabla>
  </DomainObject.Predmet.ProtustrankaFormatedOIB>
  <DomainObject.Predmet.ProtustrankaFormatedWithAdress>
    <izvorni_sadrzaj> LUXURIA MOTUS j.d.o.o. za trgovinu i usluge, turistička agencija, Gospočak 17, 10000 Zagreb</izvorni_sadrzaj>
    <derivirana_varijabla naziv="DomainObject.Predmet.ProtustrankaFormatedWithAdress_1"> LUXURIA MOTUS j.d.o.o. za trgovinu i usluge, turistička agencija, Gospočak 17, 10000 Zagreb</derivirana_varijabla>
  </DomainObject.Predmet.ProtustrankaFormatedWithAdress>
  <DomainObject.Predmet.ProtustrankaFormatedWithAdressOIB>
    <izvorni_sadrzaj> LUXURIA MOTUS j.d.o.o. za trgovinu i usluge, turistička agencija, OIB 42914349779, Gospočak 17, 10000 Zagreb</izvorni_sadrzaj>
    <derivirana_varijabla naziv="DomainObject.Predmet.ProtustrankaFormatedWithAdressOIB_1"> LUXURIA MOTUS j.d.o.o. za trgovinu i usluge, turistička agencija, OIB 42914349779, Gospočak 17, 10000 Zagreb</derivirana_varijabla>
  </DomainObject.Predmet.ProtustrankaFormatedWithAdressOIB>
  <DomainObject.Predmet.ProtustrankaWithAdress>
    <izvorni_sadrzaj>LUXURIA MOTUS j.d.o.o. za trgovinu i usluge, turistička agencija Gospočak 17, 10000 Zagreb</izvorni_sadrzaj>
    <derivirana_varijabla naziv="DomainObject.Predmet.ProtustrankaWithAdress_1">LUXURIA MOTUS j.d.o.o. za trgovinu i usluge, turistička agencija Gospočak 17, 10000 Zagreb</derivirana_varijabla>
  </DomainObject.Predmet.ProtustrankaWithAdress>
  <DomainObject.Predmet.ProtustrankaWithAdressOIB>
    <izvorni_sadrzaj>LUXURIA MOTUS j.d.o.o. za trgovinu i usluge, turistička agencija, OIB 42914349779, Gospočak 17, 10000 Zagreb</izvorni_sadrzaj>
    <derivirana_varijabla naziv="DomainObject.Predmet.ProtustrankaWithAdressOIB_1">LUXURIA MOTUS j.d.o.o. za trgovinu i usluge, turistička agencija, OIB 42914349779, Gospočak 17, 10000 Zagreb</derivirana_varijabla>
  </DomainObject.Predmet.ProtustrankaWithAdressOIB>
  <DomainObject.Predmet.ProtustrankaNazivFormated>
    <izvorni_sadrzaj>LUXURIA MOTUS j.d.o.o. za trgovinu i usluge, turistička agencija</izvorni_sadrzaj>
    <derivirana_varijabla naziv="DomainObject.Predmet.ProtustrankaNazivFormated_1">LUXURIA MOTUS j.d.o.o. za trgovinu i usluge, turistička agencija</derivirana_varijabla>
  </DomainObject.Predmet.ProtustrankaNazivFormated>
  <DomainObject.Predmet.ProtustrankaNazivFormatedOIB>
    <izvorni_sadrzaj>LUXURIA MOTUS j.d.o.o. za trgovinu i usluge, turistička agencija, OIB 42914349779</izvorni_sadrzaj>
    <derivirana_varijabla naziv="DomainObject.Predmet.ProtustrankaNazivFormatedOIB_1">LUXURIA MOTUS j.d.o.o. za trgovinu i usluge, turistička agencija, OIB 42914349779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MOTUS j.d.o.o. za trgovinu i usluge, turistička agencija</item>
    </izvorni_sadrzaj>
    <derivirana_varijabla naziv="DomainObject.Predmet.ProtuStrankaListFormated_1">
      <item>LUXURIA MOTUS j.d.o.o. za trgovinu i usluge, turistička agencija</item>
    </derivirana_varijabla>
  </DomainObject.Predmet.ProtuStrankaListFormated>
  <DomainObject.Predmet.ProtuStrankaListFormatedOIB>
    <izvorni_sadrzaj>
      <item>LUXURIA MOTUS j.d.o.o. za trgovinu i usluge, turistička agencija, OIB 42914349779</item>
    </izvorni_sadrzaj>
    <derivirana_varijabla naziv="DomainObject.Predmet.ProtuStrankaListFormatedOIB_1">
      <item>LUXURIA MOTUS j.d.o.o. za trgovinu i usluge, turistička agencija, OIB 42914349779</item>
    </derivirana_varijabla>
  </DomainObject.Predmet.ProtuStrankaListFormatedOIB>
  <DomainObject.Predmet.ProtuStrankaListFormatedWithAdress>
    <izvorni_sadrzaj>
      <item>LUXURIA MOTUS j.d.o.o. za trgovinu i usluge, turistička agencija, Gospočak 17, 10000 Zagreb</item>
    </izvorni_sadrzaj>
    <derivirana_varijabla naziv="DomainObject.Predmet.ProtuStrankaListFormatedWithAdress_1">
      <item>LUXURIA MOTUS j.d.o.o. za trgovinu i usluge, turistička agencija, Gospočak 17, 10000 Zagreb</item>
    </derivirana_varijabla>
  </DomainObject.Predmet.ProtuStrankaListFormatedWithAdress>
  <DomainObject.Predmet.ProtuStrankaListFormatedWithAdressOIB>
    <izvorni_sadrzaj>
      <item>LUXURIA MOTUS j.d.o.o. za trgovinu i usluge, turistička agencija, OIB 42914349779, Gospočak 17, 10000 Zagreb</item>
    </izvorni_sadrzaj>
    <derivirana_varijabla naziv="DomainObject.Predmet.ProtuStrankaListFormatedWithAdressOIB_1">
      <item>LUXURIA MOTUS j.d.o.o. za trgovinu i usluge, turistička agencija, OIB 42914349779, Gospočak 17, 10000 Zagreb</item>
    </derivirana_varijabla>
  </DomainObject.Predmet.ProtuStrankaListFormatedWithAdressOIB>
  <DomainObject.Predmet.ProtuStrankaListNazivFormated>
    <izvorni_sadrzaj>
      <item>LUXURIA MOTUS j.d.o.o. za trgovinu i usluge, turistička agencija</item>
    </izvorni_sadrzaj>
    <derivirana_varijabla naziv="DomainObject.Predmet.ProtuStrankaListNazivFormated_1">
      <item>LUXURIA MOTUS j.d.o.o. za trgovinu i usluge, turistička agencija</item>
    </derivirana_varijabla>
  </DomainObject.Predmet.ProtuStrankaListNazivFormated>
  <DomainObject.Predmet.ProtuStrankaListNazivFormatedOIB>
    <izvorni_sadrzaj>
      <item>LUXURIA MOTUS j.d.o.o. za trgovinu i usluge, turistička agencija, OIB 42914349779</item>
    </izvorni_sadrzaj>
    <derivirana_varijabla naziv="DomainObject.Predmet.ProtuStrankaListNazivFormatedOIB_1">
      <item>LUXURIA MOTUS j.d.o.o. za trgovinu i usluge, turistička agencija, OIB 42914349779</item>
    </derivirana_varijabla>
  </DomainObject.Predmet.ProtuStrankaListNazivFormatedOIB>
  <DomainObject.Predmet.OstaliListFormated>
    <izvorni_sadrzaj>
      <item>Kristina Blagec</item>
    </izvorni_sadrzaj>
    <derivirana_varijabla naziv="DomainObject.Predmet.OstaliListFormated_1">
      <item>Kristina Blagec</item>
    </derivirana_varijabla>
  </DomainObject.Predmet.OstaliListFormated>
  <DomainObject.Predmet.OstaliListFormatedOIB>
    <izvorni_sadrzaj>
      <item>Kristina Blagec, OIB 38167128906</item>
    </izvorni_sadrzaj>
    <derivirana_varijabla naziv="DomainObject.Predmet.OstaliListFormatedOIB_1">
      <item>Kristina Blagec, OIB 38167128906</item>
    </derivirana_varijabla>
  </DomainObject.Predmet.OstaliListFormatedOIB>
  <DomainObject.Predmet.OstaliListFormatedWithAdress>
    <izvorni_sadrzaj>
      <item>Kristina Blagec, Pustodol 123, 49240 Pustodol</item>
    </izvorni_sadrzaj>
    <derivirana_varijabla naziv="DomainObject.Predmet.OstaliListFormatedWithAdress_1">
      <item>Kristina Blagec, Pustodol 123, 49240 Pustodol</item>
    </derivirana_varijabla>
  </DomainObject.Predmet.OstaliListFormatedWithAdress>
  <DomainObject.Predmet.OstaliListFormatedWithAdressOIB>
    <izvorni_sadrzaj>
      <item>Kristina Blagec, OIB 38167128906, Pustodol 123, 49240 Pustodol</item>
    </izvorni_sadrzaj>
    <derivirana_varijabla naziv="DomainObject.Predmet.OstaliListFormatedWithAdressOIB_1">
      <item>Kristina Blagec, OIB 38167128906, Pustodol 123, 49240 Pustodol</item>
    </derivirana_varijabla>
  </DomainObject.Predmet.OstaliListFormatedWithAdressOIB>
  <DomainObject.Predmet.OstaliListNazivFormated>
    <izvorni_sadrzaj>
      <item>Kristina Blagec</item>
    </izvorni_sadrzaj>
    <derivirana_varijabla naziv="DomainObject.Predmet.OstaliListNazivFormated_1">
      <item>Kristina Blagec</item>
    </derivirana_varijabla>
  </DomainObject.Predmet.OstaliListNazivFormated>
  <DomainObject.Predmet.OstaliListNazivFormatedOIB>
    <izvorni_sadrzaj>
      <item>Kristina Blagec, OIB 38167128906</item>
    </izvorni_sadrzaj>
    <derivirana_varijabla naziv="DomainObject.Predmet.OstaliListNazivFormatedOIB_1">
      <item>Kristina Blagec, OIB 38167128906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MOTUS j.d.o.o. za trgovinu i usluge, turistička agencija</izvorni_sadrzaj>
    <derivirana_varijabla naziv="DomainObject.Predmet.ProtustrankaIDrugi_1">LUXURIA MOTUS j.d.o.o. za trgovinu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MOTUS j.d.o.o. za trgovinu i usluge, turistička agencija, OIB 42914349779, Gospočak 17, 10000 Zagreb</izvorni_sadrzaj>
    <derivirana_varijabla naziv="DomainObject.Predmet.ProtustrankaIDrugiAdressOIB_1">LUXURIA MOTUS j.d.o.o. za trgovinu i usluge, turistička agencija, OIB 42914349779, Gospočak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MOTUS j.d.o.o. za trgovinu i usluge, turistička agencija</item>
      <item>Kristina Blagec</item>
    </izvorni_sadrzaj>
    <derivirana_varijabla naziv="DomainObject.Predmet.SudioniciListNaziv_1">
      <item>FINA Regionalni centar Zagreb</item>
      <item>LUXURIA MOTUS j.d.o.o. za trgovinu i usluge, turistička agencija</item>
      <item>Kristina Blagec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MOTUS j.d.o.o. za trgovinu i usluge, turistička agencija, OIB 42914349779, Gospočak 17,10000 Zagreb</item>
      <item>Kristina Blagec, OIB 38167128906, Pustodol 123,49240 Pustodol</item>
    </izvorni_sadrzaj>
    <derivirana_varijabla naziv="DomainObject.Predmet.SudioniciListAdressOIB_1">
      <item>FINA Regionalni centar Zagreb, OIB 85821130368, Trg svibanjskih žrtava 1995. br. 1,10000 Zagreb</item>
      <item>LUXURIA MOTUS j.d.o.o. za trgovinu i usluge, turistička agencija, OIB 42914349779, Gospočak 17,10000 Zagreb</item>
      <item>Kristina Blagec, OIB 38167128906, Pustodol 123,49240 Pustodol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42914349779</item>
      <item>, OIB 38167128906</item>
    </izvorni_sadrzaj>
    <derivirana_varijabla naziv="DomainObject.Predmet.SudioniciListNazivOIB_1">
      <item>, OIB 85821130368</item>
      <item>, OIB 42914349779</item>
      <item>, OIB 38167128906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1339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2016-06-28T11:22:00Z</dcterms:created>
  <dc:creator>Višnja Jurlina</dc:creator>
  <cp:lastModifiedBy>Višnja Jurlina</cp:lastModifiedBy>
  <cp:lastPrinted>2016-07-25T12:51:00Z</cp:lastPrinted>
  <dcterms:modified xmlns:xsi="http://www.w3.org/2001/XMLSchema-instance" xsi:type="dcterms:W3CDTF">2016-07-27T08:15:00Z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