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3771" w14:paraId="bea3771" w:rsidRDefault="00637B07" w:rsidP="00637B07" w:rsidR="00443E35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43E35" w:rsidP="00637B07" w:rsidR="00443E35">
      <w:pPr>
        <w:jc w:val="both"/>
      </w:pPr>
      <w:r>
        <w:t>REPUBLIKA HRVATSKA</w:t>
      </w:r>
    </w:p>
    <w:p w:rsidRDefault="00443E35" w:rsidP="00637B07" w:rsidR="00443E35">
      <w:pPr>
        <w:jc w:val="both"/>
      </w:pPr>
      <w:r>
        <w:t>Trgovački sud u Zagrebu</w:t>
      </w:r>
    </w:p>
    <w:p w:rsidRDefault="00443E35" w:rsidP="00637B07" w:rsidR="00443E35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637B07" w:rsidP="00BC60ED" w:rsidR="00443E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</w:t>
      </w:r>
      <w:r w:rsidR="00D64BE2">
        <w:t>6177/2016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ab/>
      </w:r>
      <w:r>
        <w:tab/>
      </w:r>
      <w:r>
        <w:tab/>
      </w:r>
      <w:r>
        <w:tab/>
        <w:t xml:space="preserve">      R E P U B L I K A  H R V A T S KA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  <w:r w:rsidR="00637B07">
        <w:t xml:space="preserve">   </w:t>
      </w:r>
      <w:r>
        <w:t xml:space="preserve">  Z A K LJ U Č A K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ab/>
        <w:t xml:space="preserve">Trgovački sud u Zagrebu, sudac Danijela Uzelac, u stečajnom postupku u povodu prijedloga predlagatelja </w:t>
      </w:r>
      <w:r w:rsidR="001F7C0A">
        <w:t>H-ABDUCO d.o.o. OIB: 13667298928, Zagreb, Slavonska avenija 6a</w:t>
      </w:r>
      <w:r>
        <w:t>, za otvaranje stečajnog postupka nad dužnikom</w:t>
      </w:r>
      <w:r w:rsidR="00BC60ED" w:rsidRPr="00BC60ED">
        <w:t xml:space="preserve"> </w:t>
      </w:r>
      <w:r w:rsidR="00D64BE2">
        <w:t xml:space="preserve">SIKUMA PROJEKT d.o.o., OIB: 21900041845, Zagreb, </w:t>
      </w:r>
      <w:proofErr w:type="spellStart"/>
      <w:r w:rsidR="00D64BE2">
        <w:t>Fijanova</w:t>
      </w:r>
      <w:proofErr w:type="spellEnd"/>
      <w:r w:rsidR="00D64BE2">
        <w:t xml:space="preserve"> 4a</w:t>
      </w:r>
      <w:r w:rsidR="000C7C17">
        <w:t xml:space="preserve"> </w:t>
      </w:r>
      <w:r w:rsidR="00BC60ED" w:rsidRPr="00BC60ED">
        <w:t>,</w:t>
      </w:r>
      <w:r>
        <w:t xml:space="preserve"> </w:t>
      </w:r>
      <w:r w:rsidR="00B83695">
        <w:t>5</w:t>
      </w:r>
      <w:r w:rsidR="00C1233F">
        <w:t>.</w:t>
      </w:r>
      <w:r w:rsidR="000C7C17">
        <w:t xml:space="preserve"> </w:t>
      </w:r>
      <w:r w:rsidR="00B83695">
        <w:t>lipnja</w:t>
      </w:r>
      <w:r>
        <w:t xml:space="preserve"> 2019.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   z a k </w:t>
      </w:r>
      <w:proofErr w:type="spellStart"/>
      <w:r>
        <w:t>lj</w:t>
      </w:r>
      <w:proofErr w:type="spellEnd"/>
      <w:r>
        <w:t xml:space="preserve"> u č i o   j e 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ind w:firstLine="708"/>
        <w:jc w:val="both"/>
      </w:pPr>
      <w:r>
        <w:t xml:space="preserve">Zakazuje se ročište radi rasprave o pretpostavkama za otvaranje stečajnog postupka za dan </w:t>
      </w:r>
      <w:r w:rsidR="00D64BE2">
        <w:t>23</w:t>
      </w:r>
      <w:r w:rsidR="00840BE5">
        <w:t xml:space="preserve">. </w:t>
      </w:r>
      <w:r w:rsidR="00D64BE2">
        <w:t>kolovoza</w:t>
      </w:r>
      <w:r>
        <w:t xml:space="preserve"> 2019. u </w:t>
      </w:r>
      <w:r w:rsidR="000C7C17">
        <w:t>9</w:t>
      </w:r>
      <w:r w:rsidR="00D64BE2">
        <w:t xml:space="preserve"> </w:t>
      </w:r>
      <w:r>
        <w:t>sati u zgradi Trgovačkog suda u Zagrebu, Petrinjska 8, soba broj 56/III kat – (dvorišna zgrada), na koje ročište se dostavom ovog zaključka poziva:</w:t>
      </w:r>
    </w:p>
    <w:p w:rsidRDefault="00B83695" w:rsidP="00B83695" w:rsidR="00D64BE2">
      <w:pPr>
        <w:jc w:val="both"/>
      </w:pPr>
      <w:r>
        <w:t>- predlagatelj</w:t>
      </w:r>
      <w:r w:rsidR="00D64BE2">
        <w:t>,</w:t>
      </w:r>
    </w:p>
    <w:p w:rsidRDefault="00D64BE2" w:rsidP="00B83695" w:rsidR="00D64BE2">
      <w:pPr>
        <w:jc w:val="both"/>
      </w:pPr>
      <w:r>
        <w:t>- dužnik</w:t>
      </w:r>
    </w:p>
    <w:p w:rsidRDefault="00D64BE2" w:rsidP="00B83695" w:rsidR="00443E35">
      <w:pPr>
        <w:jc w:val="both"/>
      </w:pPr>
      <w:r>
        <w:t>- zakonski zastupnik dužnika</w:t>
      </w:r>
      <w:r w:rsidR="00B83695">
        <w:t>.</w:t>
      </w:r>
    </w:p>
    <w:p w:rsidRDefault="000C7C17" w:rsidP="00BC60ED" w:rsidR="000C7C17">
      <w:pPr>
        <w:jc w:val="both"/>
      </w:pPr>
    </w:p>
    <w:p w:rsidRDefault="00443E35" w:rsidP="00BC60ED" w:rsidR="00443E35">
      <w:pPr>
        <w:jc w:val="both"/>
      </w:pPr>
      <w:r>
        <w:t xml:space="preserve">                                                        U Zagrebu </w:t>
      </w:r>
      <w:r w:rsidR="00B83695">
        <w:t>5</w:t>
      </w:r>
      <w:r>
        <w:t xml:space="preserve">. </w:t>
      </w:r>
      <w:r w:rsidR="00B83695">
        <w:t>lipnja</w:t>
      </w:r>
      <w:r>
        <w:t xml:space="preserve"> 2019.</w:t>
      </w:r>
    </w:p>
    <w:p w:rsidRDefault="00443E35" w:rsidP="00BC60ED" w:rsidR="00443E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443E35" w:rsidP="00BC60ED" w:rsidR="00443E3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>Uputa o pravnom lijeku: Protiv zaključka nije dopušten pravni lijek (čl. 19. st. 7. SZ).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</w:t>
      </w:r>
      <w:proofErr w:type="spellStart"/>
      <w:r>
        <w:t>otpravka</w:t>
      </w:r>
      <w:proofErr w:type="spellEnd"/>
      <w:r>
        <w:t>:</w:t>
      </w:r>
    </w:p>
    <w:p w:rsidRDefault="00443E35" w:rsidP="00BC60ED" w:rsidR="00443E3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Katarina Franjić</w:t>
      </w:r>
    </w:p>
    <w:p w:rsidRDefault="00465D5D" w:rsidP="00BC60ED" w:rsidR="00465D5D">
      <w:pPr>
        <w:jc w:val="both"/>
      </w:pPr>
    </w:p>
    <w:p w:rsidRDefault="00031533" w:rsidP="00637B07" w:rsidR="00031533">
      <w:pPr>
        <w:jc w:val="both"/>
      </w:pPr>
    </w:p>
    <w:sectPr w:rsidR="000315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9A3A04"/>
    <w:multiLevelType w:val="hybridMultilevel"/>
    <w:tmpl w:val="9674569E"/>
    <w:lvl w:tplc="53C03FF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4D0C"/>
    <w:rsid w:val="00031533"/>
    <w:rsid w:val="000C7C17"/>
    <w:rsid w:val="001F7C0A"/>
    <w:rsid w:val="003F756D"/>
    <w:rsid w:val="00443E35"/>
    <w:rsid w:val="00465D5D"/>
    <w:rsid w:val="00505E23"/>
    <w:rsid w:val="00637B07"/>
    <w:rsid w:val="00682923"/>
    <w:rsid w:val="006C4E53"/>
    <w:rsid w:val="00840BE5"/>
    <w:rsid w:val="009A3F4F"/>
    <w:rsid w:val="00B54D0C"/>
    <w:rsid w:val="00B83695"/>
    <w:rsid w:val="00BC60ED"/>
    <w:rsid w:val="00C1233F"/>
    <w:rsid w:val="00D6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7B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7C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7C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3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F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F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F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F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7B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7C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7C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3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F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F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F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F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6177</izvorni_sadrzaj>
    <derivirana_varijabla naziv="DomainObject.Predmet.Broj_1">6177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St-6177/2016</izvorni_sadrzaj>
    <derivirana_varijabla naziv="DomainObject.Predmet.OznakaBroj_1">St-6177/2016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Sikuma projekt d.o.o. zastupanog po punomoćniku ZORAN MAMIĆ</izvorni_sadrzaj>
    <derivirana_varijabla naziv="DomainObject.Predmet.ProtustrankaFormated_1">  Sikuma projekt d.o.o. zastupanog po punomoćniku ZORAN MAMIĆ</derivirana_varijabla>
  </DomainObject.Predmet.ProtustrankaFormated>
  <DomainObject.Predmet.ProtustrankaFormatedOIB>
    <izvorni_sadrzaj>  Sikuma projekt d.o.o., OIB 21900041845 zastupanog po punomoćniku ZORAN MAMIĆ</izvorni_sadrzaj>
    <derivirana_varijabla naziv="DomainObject.Predmet.ProtustrankaFormatedOIB_1">  Sikuma projekt d.o.o., OIB 21900041845 zastupanog po punomoćniku ZORAN MAMIĆ</derivirana_varijabla>
  </DomainObject.Predmet.ProtustrankaFormatedOIB>
  <DomainObject.Predmet.ProtustrankaFormatedWithAdress>
    <izvorni_sadrzaj> Sikuma projekt d.o.o., Zvečaj 3, 10000 Zagreb zastupanog po punomoćniku ZORAN MAMIĆ</izvorni_sadrzaj>
    <derivirana_varijabla naziv="DomainObject.Predmet.ProtustrankaFormatedWithAdress_1"> Sikuma projekt d.o.o., Zvečaj 3, 10000 Zagreb zastupanog po punomoćniku ZORAN MAMIĆ</derivirana_varijabla>
  </DomainObject.Predmet.ProtustrankaFormatedWithAdress>
  <DomainObject.Predmet.ProtustrankaFormatedWithAdressOIB>
    <izvorni_sadrzaj> Sikuma projekt d.o.o., OIB 21900041845, Zvečaj 3, 10000 Zagreb zastupanog po punomoćniku ZORAN MAMIĆ</izvorni_sadrzaj>
    <derivirana_varijabla naziv="DomainObject.Predmet.ProtustrankaFormatedWithAdressOIB_1"> Sikuma projekt d.o.o., OIB 21900041845, Zvečaj 3, 10000 Zagreb zastupanog po punomoćniku ZORAN MAMIĆ</derivirana_varijabla>
  </DomainObject.Predmet.ProtustrankaFormatedWithAdressOIB>
  <DomainObject.Predmet.ProtustrankaWithAdress>
    <izvorni_sadrzaj>Sikuma projekt d.o.o. Zvečaj 3, 10000 Zagreb</izvorni_sadrzaj>
    <derivirana_varijabla naziv="DomainObject.Predmet.ProtustrankaWithAdress_1">Sikuma projekt d.o.o. Zvečaj 3, 10000 Zagreb</derivirana_varijabla>
  </DomainObject.Predmet.ProtustrankaWithAdress>
  <DomainObject.Predmet.ProtustrankaWithAdressOIB>
    <izvorni_sadrzaj>Sikuma projekt d.o.o., OIB 21900041845, Zvečaj 3, 10000 Zagreb</izvorni_sadrzaj>
    <derivirana_varijabla naziv="DomainObject.Predmet.ProtustrankaWithAdressOIB_1">Sikuma projekt d.o.o., OIB 21900041845, Zvečaj 3, 10000 Zagreb</derivirana_varijabla>
  </DomainObject.Predmet.ProtustrankaWithAdressOIB>
  <DomainObject.Predmet.ProtustrankaNazivFormated>
    <izvorni_sadrzaj>Sikuma projekt d.o.o.</izvorni_sadrzaj>
    <derivirana_varijabla naziv="DomainObject.Predmet.ProtustrankaNazivFormated_1">Sikuma projekt d.o.o.</derivirana_varijabla>
  </DomainObject.Predmet.ProtustrankaNazivFormated>
  <DomainObject.Predmet.ProtustrankaNazivFormatedOIB>
    <izvorni_sadrzaj>Sikuma projekt d.o.o., OIB 21900041845</izvorni_sadrzaj>
    <derivirana_varijabla naziv="DomainObject.Predmet.ProtustrankaNazivFormatedOIB_1">Sikuma projekt d.o.o., OIB 21900041845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Sikuma projekt d.o.o. zastupanog po punomoćniku ZORAN MAMIĆ</item>
    </izvorni_sadrzaj>
    <derivirana_varijabla naziv="DomainObject.Predmet.ProtuStrankaListFormated_1">
      <item>Sikuma projekt d.o.o. zastupanog po punomoćniku ZORAN MAMIĆ</item>
    </derivirana_varijabla>
  </DomainObject.Predmet.ProtuStrankaListFormated>
  <DomainObject.Predmet.ProtuStrankaListFormatedOIB>
    <izvorni_sadrzaj>
      <item>Sikuma projekt d.o.o., OIB 21900041845 zastupanog po punomoćniku ZORAN MAMIĆ</item>
    </izvorni_sadrzaj>
    <derivirana_varijabla naziv="DomainObject.Predmet.ProtuStrankaListFormatedOIB_1">
      <item>Sikuma projekt d.o.o., OIB 21900041845 zastupanog po punomoćniku ZORAN MAMIĆ</item>
    </derivirana_varijabla>
  </DomainObject.Predmet.ProtuStrankaListFormatedOIB>
  <DomainObject.Predmet.ProtuStrankaListFormatedWithAdress>
    <izvorni_sadrzaj>
      <item>Sikuma projekt d.o.o., Zvečaj 3, 10000 Zagreb zastupanog po punomoćniku ZORAN MAMIĆ</item>
    </izvorni_sadrzaj>
    <derivirana_varijabla naziv="DomainObject.Predmet.ProtuStrankaListFormatedWithAdress_1">
      <item>Sikuma projekt d.o.o., Zvečaj 3, 10000 Zagreb zastupanog po punomoćniku ZORAN MAMIĆ</item>
    </derivirana_varijabla>
  </DomainObject.Predmet.ProtuStrankaListFormatedWithAdress>
  <DomainObject.Predmet.ProtuStrankaListFormatedWithAdressOIB>
    <izvorni_sadrzaj>
      <item>Sikuma projekt d.o.o., OIB 21900041845, Zvečaj 3, 10000 Zagreb zastupanog po punomoćniku ZORAN MAMIĆ</item>
    </izvorni_sadrzaj>
    <derivirana_varijabla naziv="DomainObject.Predmet.ProtuStrankaListFormatedWithAdressOIB_1">
      <item>Sikuma projekt d.o.o., OIB 21900041845, Zvečaj 3, 10000 Zagreb zastupanog po punomoćniku ZORAN MAMIĆ</item>
    </derivirana_varijabla>
  </DomainObject.Predmet.ProtuStrankaListFormatedWithAdressOIB>
  <DomainObject.Predmet.ProtuStrankaListNazivFormated>
    <izvorni_sadrzaj>
      <item>Sikuma projekt d.o.o.</item>
    </izvorni_sadrzaj>
    <derivirana_varijabla naziv="DomainObject.Predmet.ProtuStrankaListNazivFormated_1">
      <item>Sikuma projekt d.o.o.</item>
    </derivirana_varijabla>
  </DomainObject.Predmet.ProtuStrankaListNazivFormated>
  <DomainObject.Predmet.ProtuStrankaListNazivFormatedOIB>
    <izvorni_sadrzaj>
      <item>Sikuma projekt d.o.o., OIB 21900041845</item>
    </izvorni_sadrzaj>
    <derivirana_varijabla naziv="DomainObject.Predmet.ProtuStrankaListNazivFormatedOIB_1">
      <item>Sikuma projekt d.o.o., OIB 21900041845</item>
    </derivirana_varijabla>
  </DomainObject.Predmet.ProtuStrankaListNazivFormatedOIB>
  <DomainObject.Predmet.OstaliListFormated>
    <izvorni_sadrzaj>
      <item>ZORAN MAMIĆ punomoćnik sudionika u postupku Sikuma projekt d.o.o.</item>
      <item>Raiffesenbank Austria d.d.</item>
      <item>Addiko Bank d.d.</item>
    </izvorni_sadrzaj>
    <derivirana_varijabla naziv="DomainObject.Predmet.OstaliListFormated_1">
      <item>ZORAN MAMIĆ punomoćnik sudionika u postupku Sikuma projekt d.o.o.</item>
      <item>Raiffesenbank Austria d.d.</item>
      <item>Addiko Bank d.d.</item>
    </derivirana_varijabla>
  </DomainObject.Predmet.OstaliListFormated>
  <DomainObject.Predmet.OstaliListFormatedOIB>
    <izvorni_sadrzaj>
      <item>ZORAN MAMIĆ, OIB 82950345158 punomoćnik sudionika u postupku Sikuma projekt d.o.o.</item>
      <item>Raiffesenbank Austria d.d.</item>
      <item>Addiko Bank d.d.</item>
    </izvorni_sadrzaj>
    <derivirana_varijabla naziv="DomainObject.Predmet.OstaliListFormatedOIB_1">
      <item>ZORAN MAMIĆ, OIB 82950345158 punomoćnik sudionika u postupku Sikuma projekt d.o.o.</item>
      <item>Raiffesenbank Austria d.d.</item>
      <item>Addiko Bank d.d.</item>
    </derivirana_varijabla>
  </DomainObject.Predmet.OstaliListFormatedOIB>
  <DomainObject.Predmet.OstaliListFormatedWithAdress>
    <izvorni_sadrzaj>
      <item>ZORAN MAMIĆ, Otona Ivekovića 15, 10360 Sesvete punomoćnik sudionika u postupku Sikuma projekt d.o.o.</item>
      <item>Raiffesenbank Austria d.d., Magazinska cesta 69, 10000 Zagreb</item>
      <item>Addiko Bank d.d., Slavonska avenija 6, 10000 Zagreb</item>
    </izvorni_sadrzaj>
    <derivirana_varijabla naziv="DomainObject.Predmet.OstaliListFormatedWithAdress_1">
      <item>ZORAN MAMIĆ, Otona Ivekovića 15, 10360 Sesvete punomoćnik sudionika u postupku Sikuma projekt d.o.o.</item>
      <item>Raiffesenbank Austria d.d., Magazinska cesta 69, 10000 Zagreb</item>
      <item>Addiko Bank d.d., Slavonska avenija 6, 10000 Zagreb</item>
    </derivirana_varijabla>
  </DomainObject.Predmet.OstaliListFormatedWithAdress>
  <DomainObject.Predmet.OstaliListFormatedWithAdressOIB>
    <izvorni_sadrzaj>
      <item>ZORAN MAMIĆ, OIB 82950345158, Otona Ivekovića 15, 10360 Sesvete punomoćnik sudionika u postupku Sikuma projekt d.o.o.</item>
      <item>Raiffesenbank Austria d.d., Magazinska cesta 69, 10000 Zagreb</item>
      <item>Addiko Bank d.d., Slavonska avenija 6, 10000 Zagreb</item>
    </izvorni_sadrzaj>
    <derivirana_varijabla naziv="DomainObject.Predmet.OstaliListFormatedWithAdressOIB_1">
      <item>ZORAN MAMIĆ, OIB 82950345158, Otona Ivekovića 15, 10360 Sesvete punomoćnik sudionika u postupku Sikuma projekt d.o.o.</item>
      <item>Raiffesenbank Austria d.d., Magazinska cesta 69, 10000 Zagreb</item>
      <item>Addiko Bank d.d., Slavonska avenija 6, 10000 Zagreb</item>
    </derivirana_varijabla>
  </DomainObject.Predmet.OstaliListFormatedWithAdressOIB>
  <DomainObject.Predmet.OstaliListNazivFormated>
    <izvorni_sadrzaj>
      <item>ZORAN MAMIĆ</item>
      <item>Raiffesenbank Austria d.d.</item>
      <item>Addiko Bank d.d.</item>
    </izvorni_sadrzaj>
    <derivirana_varijabla naziv="DomainObject.Predmet.OstaliListNazivFormated_1">
      <item>ZORAN MAMIĆ</item>
      <item>Raiffesenbank Austria d.d.</item>
      <item>Addiko Bank d.d.</item>
    </derivirana_varijabla>
  </DomainObject.Predmet.OstaliListNazivFormated>
  <DomainObject.Predmet.OstaliListNazivFormatedOIB>
    <izvorni_sadrzaj>
      <item>ZORAN MAMIĆ, OIB 82950345158</item>
      <item>Raiffesenbank Austria d.d.</item>
      <item>Addiko Bank d.d.</item>
    </izvorni_sadrzaj>
    <derivirana_varijabla naziv="DomainObject.Predmet.OstaliListNazivFormatedOIB_1">
      <item>ZORAN MAMIĆ, OIB 82950345158</item>
      <item>Raiffesenbank Austria d.d.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Sikuma projekt d.o.o.</izvorni_sadrzaj>
    <derivirana_varijabla naziv="DomainObject.Predmet.ProtustrankaIDrugi_1">Sikuma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Sikuma projekt d.o.o., OIB 21900041845, Zvečaj 3, 10000 Zagreb</izvorni_sadrzaj>
    <derivirana_varijabla naziv="DomainObject.Predmet.ProtustrankaIDrugiAdressOIB_1">Sikuma projekt d.o.o., OIB 21900041845, Zvečaj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Sikuma projekt d.o.o.</item>
      <item>FINA Regionalni centar Zagreb</item>
      <item>ZORAN MAMIĆ</item>
      <item>Raiffesenbank Austria d.d.</item>
      <item>Addiko Bank d.d.</item>
    </izvorni_sadrzaj>
    <derivirana_varijabla naziv="DomainObject.Predmet.SudioniciListNaziv_1">
      <item>Sikuma projekt d.o.o.</item>
      <item>FINA Regionalni centar Zagreb</item>
      <item>ZORAN MAMIĆ</item>
      <item>Raiffesenbank Austria d.d.</item>
      <item>Addiko Bank d.d.</item>
    </derivirana_varijabla>
  </DomainObject.Predmet.SudioniciListNaziv>
  <DomainObject.Predmet.SudioniciListAdressOIB>
    <izvorni_sadrzaj>
      <item>Sikuma projekt d.o.o., OIB 21900041845, Zvečaj 3,10000 Zagreb</item>
      <item>FINA Regionalni centar Zagreb, OIB 85821130368, Trg svibanjskih žrtava 1995. 1,10000 Zagreb</item>
      <item>ZORAN MAMIĆ, OIB 82950345158, Otona Ivekovića 15,10360 Sesvete</item>
      <item>Raiffesenbank Austria d.d., Magazinska cesta 69,10000 Zagreb</item>
      <item>Addiko Bank d.d., Slavonska avenija 6,10000 Zagreb</item>
    </izvorni_sadrzaj>
    <derivirana_varijabla naziv="DomainObject.Predmet.SudioniciListAdressOIB_1">
      <item>Sikuma projekt d.o.o., OIB 21900041845, Zvečaj 3,10000 Zagreb</item>
      <item>FINA Regionalni centar Zagreb, OIB 85821130368, Trg svibanjskih žrtava 1995. 1,10000 Zagreb</item>
      <item>ZORAN MAMIĆ, OIB 82950345158, Otona Ivekovića 15,10360 Sesvete</item>
      <item>Raiffesenbank Austria d.d., Magazinska cesta 69,10000 Zagreb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21900041845</item>
      <item>, OIB 85821130368</item>
      <item>, OIB 82950345158</item>
      <item>, OIB null</item>
      <item>, OIB null</item>
    </izvorni_sadrzaj>
    <derivirana_varijabla naziv="DomainObject.Predmet.SudioniciListNazivOIB_1">
      <item>, OIB 21900041845</item>
      <item>, OIB 85821130368</item>
      <item>, OIB 82950345158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2019.</izvorni_sadrzaj>
    <derivirana_varijabla naziv="DomainObject.Predmet.DatumZadnjeOdrzaneSudskeRadnje_1">5. lipnja 2019.</derivirana_varijabla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St-6177/2016-20</izvorni_sadrzaj>
    <derivirana_varijabla naziv="DomainObject.PredzadnjaOdlukaIzPredmeta.Oznaka_1">St-6177/2016-20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163</properties:Words>
  <properties:Characters>777</properties:Characters>
  <properties:Lines>37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2019-06-05T09:01:00Z</dcterms:created>
  <dc:creator>Danijela Uzelac</dc:creator>
  <cp:lastModifiedBy>Katarina Franjić</cp:lastModifiedBy>
  <cp:lastPrinted>2019-06-05T09:02:00Z</cp:lastPrinted>
  <dcterms:modified xmlns:xsi="http://www.w3.org/2001/XMLSchema-instance" xsi:type="dcterms:W3CDTF">2019-06-05T11:20:00Z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(st-6177-16.  zaključak poziv za ročište radi rasp.docx)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