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de1e" w14:paraId="bf4de1e" w:rsidRDefault="00B70A9C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CD163D">
        <w:t>U SLAVONSKOM BRODU</w:t>
      </w:r>
    </w:p>
    <w:p w:rsidRDefault="00C92766" w:rsidR="00C92766">
      <w:r>
        <w:t>Trg pobjede 13</w:t>
      </w:r>
    </w:p>
    <w:p w:rsidRDefault="00C92766" w:rsidR="00915ED5">
      <w:r>
        <w:t xml:space="preserve">35000 Slavonski Brod                     </w:t>
      </w:r>
      <w:r w:rsidR="00915ED5">
        <w:t xml:space="preserve">                                         Broj: St-</w:t>
      </w:r>
      <w:r w:rsidR="00F52F87">
        <w:t>60/2011-336</w:t>
      </w:r>
    </w:p>
    <w:p w:rsidRDefault="00915ED5" w:rsidR="00915ED5"/>
    <w:p w:rsidRDefault="00C51DF9" w:rsidP="00C51DF9" w:rsidR="00915ED5" w:rsidRPr="005063CE">
      <w:pPr>
        <w:jc w:val="center"/>
      </w:pPr>
      <w:r w:rsidRPr="005063CE">
        <w:t>R E P U B L I K A     H R V A T S K A</w:t>
      </w:r>
    </w:p>
    <w:p w:rsidRDefault="00915ED5" w:rsidP="0005159F" w:rsidR="001A5887" w:rsidRPr="005063CE">
      <w:pPr>
        <w:jc w:val="center"/>
      </w:pPr>
      <w:r w:rsidRPr="005063CE">
        <w:t>R J E Š E N J E</w:t>
      </w:r>
    </w:p>
    <w:p w:rsidRDefault="00915ED5" w:rsidR="00915ED5"/>
    <w:p w:rsidRDefault="00915ED5" w:rsidP="0005159F" w:rsidR="00A549DB">
      <w:pPr>
        <w:jc w:val="both"/>
      </w:pPr>
      <w:r>
        <w:tab/>
        <w:t xml:space="preserve">TRGOVAČKI SUD U </w:t>
      </w:r>
      <w:r w:rsidR="007C79B0">
        <w:t xml:space="preserve">OSIJEKU STALNA SLUŽBA </w:t>
      </w:r>
      <w:r w:rsidR="00AE126C">
        <w:t>U SLAVONSKOM BRODU,</w:t>
      </w:r>
      <w:r>
        <w:t xml:space="preserve"> po stečajnom sucu Vesni Vukelić, u postupku stečaja nad dužnikom </w:t>
      </w:r>
      <w:r w:rsidR="00CE62D2">
        <w:t>KLAS d.d., u stečaju Nova Gradiška</w:t>
      </w:r>
      <w:r w:rsidR="007F4D3F">
        <w:t>,</w:t>
      </w:r>
      <w:r>
        <w:t xml:space="preserve"> </w:t>
      </w:r>
      <w:r w:rsidR="009663CA">
        <w:t xml:space="preserve">nakon održanog </w:t>
      </w:r>
      <w:r w:rsidR="009C5223">
        <w:t>osmog</w:t>
      </w:r>
      <w:r w:rsidR="00F20174">
        <w:t xml:space="preserve"> </w:t>
      </w:r>
      <w:r w:rsidR="009663CA">
        <w:t>ročišta za javnu dražbu radi unovčenja dijela imovine stečajnog dužnika</w:t>
      </w:r>
      <w:r w:rsidR="00CE62D2">
        <w:t>, odlučujući o dosudi nekretnina</w:t>
      </w:r>
      <w:r w:rsidR="009663CA">
        <w:t xml:space="preserve">, dana </w:t>
      </w:r>
      <w:r w:rsidR="0096797E">
        <w:t>6.travnja 2017</w:t>
      </w:r>
      <w:r w:rsidR="009663CA">
        <w:t>.g.</w:t>
      </w:r>
    </w:p>
    <w:p w:rsidRDefault="009663CA" w:rsidR="009663CA"/>
    <w:p w:rsidRDefault="009663CA" w:rsidP="004519BF" w:rsidR="001A5887" w:rsidRPr="005063CE">
      <w:pPr>
        <w:jc w:val="center"/>
      </w:pPr>
      <w:r w:rsidRPr="005063CE">
        <w:t>r i j e š i o    j e</w:t>
      </w:r>
    </w:p>
    <w:p w:rsidRDefault="00B9733C" w:rsidP="004519BF" w:rsidR="00B9733C">
      <w:pPr>
        <w:jc w:val="center"/>
      </w:pPr>
    </w:p>
    <w:p w:rsidRDefault="0026261D" w:rsidR="0026261D"/>
    <w:p w:rsidRDefault="009663CA" w:rsidP="000A4CEF" w:rsidR="000A4CEF">
      <w:pPr>
        <w:jc w:val="both"/>
      </w:pPr>
      <w:r>
        <w:tab/>
      </w:r>
      <w:r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 w:rsidR="00CE62D2">
        <w:t>Ponuditelj</w:t>
      </w:r>
      <w:r w:rsidR="0096797E">
        <w:t>u</w:t>
      </w:r>
      <w:r w:rsidR="00ED0668">
        <w:t xml:space="preserve"> kao kupcu</w:t>
      </w:r>
      <w:r w:rsidR="0096797E">
        <w:t xml:space="preserve"> </w:t>
      </w:r>
      <w:r w:rsidR="00610F12">
        <w:t>Hrvatske vode pravna osoba za upravljanje vodama Zagreb, Ul.grada Vukovara 220, OIB 28921383001</w:t>
      </w:r>
      <w:r w:rsidR="009909E9">
        <w:t>,</w:t>
      </w:r>
      <w:r w:rsidR="001C321B">
        <w:t xml:space="preserve">  </w:t>
      </w:r>
      <w:r w:rsidR="009A2A22">
        <w:t xml:space="preserve">dosuđuje se dio imovine </w:t>
      </w:r>
      <w:r w:rsidR="00DA6FBF">
        <w:t xml:space="preserve">vlasništva stečajnog dužnika </w:t>
      </w:r>
      <w:r w:rsidR="00CE62D2">
        <w:t>KLAS d.d, u stečaju Nova Gradiška</w:t>
      </w:r>
      <w:r w:rsidR="007F4D3F">
        <w:t>,</w:t>
      </w:r>
      <w:r w:rsidR="00CE62D2">
        <w:t xml:space="preserve"> koju čine</w:t>
      </w:r>
      <w:r w:rsidR="003948BF">
        <w:t xml:space="preserve"> </w:t>
      </w:r>
      <w:r w:rsidR="00CE62D2">
        <w:t>nekretnine</w:t>
      </w:r>
      <w:r w:rsidR="00017748">
        <w:t xml:space="preserve"> </w:t>
      </w:r>
      <w:r w:rsidR="000A4CEF">
        <w:t>i to:</w:t>
      </w:r>
    </w:p>
    <w:p w:rsidRDefault="000A4CEF" w:rsidP="000A4CEF" w:rsidR="000A4CEF">
      <w:pPr>
        <w:jc w:val="both"/>
        <w:rPr>
          <w:b/>
        </w:rPr>
      </w:pPr>
      <w:r>
        <w:tab/>
        <w:t>-</w:t>
      </w:r>
      <w:r w:rsidRPr="009304BE">
        <w:rPr>
          <w:b/>
        </w:rPr>
        <w:t xml:space="preserve">  </w:t>
      </w:r>
      <w:r w:rsidRPr="000A4CEF">
        <w:t>Poljoprivredno zemljište ( lisine šuma )</w:t>
      </w:r>
      <w:r>
        <w:t xml:space="preserve"> upisano  u zk.ul. 771 k.o Cernik, ukupne površine 538m2, označene sa kč.br. 30,</w:t>
      </w:r>
    </w:p>
    <w:p w:rsidRDefault="000A4CEF" w:rsidP="000A4CEF" w:rsidR="000A4CEF">
      <w:pPr>
        <w:jc w:val="both"/>
      </w:pPr>
      <w:r>
        <w:rPr>
          <w:b/>
        </w:rPr>
        <w:tab/>
      </w:r>
      <w:r>
        <w:t>-</w:t>
      </w:r>
      <w:r w:rsidRPr="000A4CEF">
        <w:t xml:space="preserve">  Poljoprivredno zemljište ( lisine livada )</w:t>
      </w:r>
      <w:r>
        <w:t xml:space="preserve"> upisano u zk.ul. 2370 k.o Cernik, ukupne površine 10955m2, označeno sa kč.br. 27 u suvlasničkom dijelu ½,</w:t>
      </w:r>
    </w:p>
    <w:p w:rsidRDefault="000A4CEF" w:rsidP="00AE126C" w:rsidR="0079697F">
      <w:pPr>
        <w:jc w:val="both"/>
      </w:pPr>
      <w:r>
        <w:rPr>
          <w:b/>
        </w:rPr>
        <w:tab/>
        <w:t xml:space="preserve">- </w:t>
      </w:r>
      <w:r w:rsidRPr="000A4CEF">
        <w:t>Poljoprivredno zemljište ( lisine livada )</w:t>
      </w:r>
      <w:r>
        <w:t xml:space="preserve"> upisano u zk.ul. 2371 k.o Cernik, ukupne površine 7200m2, označeno sa kč.br. 29.</w:t>
      </w:r>
    </w:p>
    <w:p w:rsidRDefault="00CE62D2" w:rsidP="00AE126C" w:rsidR="00CE62D2">
      <w:pPr>
        <w:jc w:val="both"/>
      </w:pPr>
    </w:p>
    <w:p w:rsidRDefault="0041286C" w:rsidP="0005159F" w:rsidR="007C79B0">
      <w:pPr>
        <w:jc w:val="both"/>
      </w:pPr>
      <w:r>
        <w:tab/>
      </w:r>
      <w:r w:rsidRPr="007C79B0">
        <w:rPr>
          <w:b/>
        </w:rPr>
        <w:t>II –</w:t>
      </w:r>
      <w:r>
        <w:t xml:space="preserve"> </w:t>
      </w:r>
      <w:r w:rsidR="005D67E3">
        <w:t xml:space="preserve">Kupac je dužan </w:t>
      </w:r>
      <w:r w:rsidR="000A4CEF">
        <w:t xml:space="preserve">uplatiti kupovnine u iznosima od po 450,00 kn (za nekretninu iz zl.ul.771 k.o Cernik), 4.100,00 kn (za nekretninu iz zk.ul. 2370 k.o Cernik) i 5.300,00 kn (za nekretninu iz zk.ul. 2371 k.o Cernik), sve umanjeno za uplaćene jamčevine (528,00 kn, 42,70 kn i 401,70 kn) </w:t>
      </w:r>
      <w:r w:rsidR="007C79B0">
        <w:t xml:space="preserve"> </w:t>
      </w:r>
      <w:r w:rsidR="00000616">
        <w:t>u roku od 30</w:t>
      </w:r>
      <w:r w:rsidR="007C79B0">
        <w:t xml:space="preserve"> dana računajući od dana zaključenja javne dražbe</w:t>
      </w:r>
      <w:r w:rsidR="00000616">
        <w:t xml:space="preserve"> (</w:t>
      </w:r>
      <w:r w:rsidR="000A4CEF">
        <w:t>5.4.2017</w:t>
      </w:r>
      <w:r w:rsidR="00000616">
        <w:t>.)</w:t>
      </w:r>
      <w:r w:rsidR="007C79B0">
        <w:t>.</w:t>
      </w:r>
    </w:p>
    <w:p w:rsidRDefault="00EA6556" w:rsidP="0005159F" w:rsidR="00EA6556">
      <w:pPr>
        <w:jc w:val="both"/>
      </w:pPr>
      <w:r>
        <w:tab/>
        <w:t xml:space="preserve">Uplata se ima izvršiti na 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CE62D2">
        <w:rPr>
          <w:b/>
        </w:rPr>
        <w:t>60</w:t>
      </w:r>
      <w:r w:rsidR="007C79B0">
        <w:t>-2011.</w:t>
      </w:r>
    </w:p>
    <w:p w:rsidRDefault="00EA6556" w:rsidP="0005159F" w:rsidR="00EA6556">
      <w:pPr>
        <w:jc w:val="both"/>
      </w:pPr>
      <w:r>
        <w:tab/>
        <w:t>Ukoliko u to</w:t>
      </w:r>
      <w:r w:rsidR="000A4CEF">
        <w:t>m roku kupac ne položi kupovnine s</w:t>
      </w:r>
      <w:r>
        <w:t>ud će prodaju oglasiti nevažećom i odrediti novu dražbu, a kupa</w:t>
      </w:r>
      <w:r w:rsidR="000A4CEF">
        <w:t>c gubi pravo na povrat jamčevine</w:t>
      </w:r>
      <w:r>
        <w:t>.</w:t>
      </w:r>
    </w:p>
    <w:p w:rsidRDefault="00EA6556" w:rsidP="0005159F" w:rsidR="00EA6556">
      <w:pPr>
        <w:jc w:val="both"/>
      </w:pPr>
    </w:p>
    <w:p w:rsidRDefault="00EA6556" w:rsidP="00FE2D66" w:rsidR="00ED066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8F3388">
        <w:t>Nekretnine</w:t>
      </w:r>
      <w:r w:rsidR="009663CA">
        <w:t xml:space="preserve"> </w:t>
      </w:r>
      <w:r w:rsidR="008F3388">
        <w:t>navedene</w:t>
      </w:r>
      <w:r w:rsidR="006C57C1">
        <w:t xml:space="preserve"> u </w:t>
      </w:r>
      <w:r w:rsidR="00000616">
        <w:t xml:space="preserve"> toč. I, </w:t>
      </w:r>
      <w:r w:rsidR="009663CA">
        <w:t xml:space="preserve">predat će se </w:t>
      </w:r>
      <w:r w:rsidR="00C97E1A">
        <w:t>kupcu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i </w:t>
      </w:r>
      <w:r w:rsidR="007C79B0">
        <w:t>nakon što k</w:t>
      </w:r>
      <w:r w:rsidR="000A4CEF">
        <w:t>upac uplati kupovnine</w:t>
      </w:r>
      <w:r w:rsidR="00C97E1A">
        <w:t xml:space="preserve">, </w:t>
      </w:r>
      <w:r w:rsidR="00A074D5">
        <w:t>kada će se odrediti i prijenos prava vlasništva u</w:t>
      </w:r>
      <w:r w:rsidR="00C97E1A">
        <w:t xml:space="preserve"> zemljišnim knjigama na ime kup</w:t>
      </w:r>
      <w:r w:rsidR="00A618FD">
        <w:t>ca</w:t>
      </w:r>
      <w:r w:rsidR="00ED0668">
        <w:t xml:space="preserve">. </w:t>
      </w:r>
    </w:p>
    <w:p w:rsidRDefault="00FE2D66" w:rsidP="00FE2D66" w:rsidR="00CE62D2">
      <w:pPr>
        <w:ind w:firstLine="708"/>
        <w:jc w:val="both"/>
      </w:pPr>
      <w:r>
        <w:t>Po pravomoćnosti ovog rješenja i uplati kupovnine određuje se u zemljišnim knjigama  b</w:t>
      </w:r>
      <w:r w:rsidR="00F923D7">
        <w:t xml:space="preserve">risanje </w:t>
      </w:r>
      <w:r w:rsidR="00071E64">
        <w:t>svih prava i tereta kako slijedi:</w:t>
      </w:r>
    </w:p>
    <w:p w:rsidRDefault="004F1E62" w:rsidP="004F1E62" w:rsidR="002E4B64">
      <w:pPr>
        <w:numPr>
          <w:ilvl w:val="0"/>
          <w:numId w:val="7"/>
        </w:numPr>
        <w:jc w:val="both"/>
      </w:pPr>
      <w:r>
        <w:t xml:space="preserve">zabilježba </w:t>
      </w:r>
      <w:r w:rsidR="00D55C68">
        <w:t xml:space="preserve">založnog prava temeljem rješenja o ovrsi </w:t>
      </w:r>
      <w:r w:rsidR="002E4B64">
        <w:t>upisana pod br. Z-1676/09 od 26.3.2009. u korist razlučnog vjerovnika Grad Nova Gradiška</w:t>
      </w:r>
    </w:p>
    <w:p w:rsidRDefault="00123C6C" w:rsidP="004F1E62" w:rsidR="00123C6C">
      <w:pPr>
        <w:numPr>
          <w:ilvl w:val="0"/>
          <w:numId w:val="7"/>
        </w:numPr>
        <w:jc w:val="both"/>
      </w:pPr>
      <w:r>
        <w:lastRenderedPageBreak/>
        <w:t>zabilježba otvaranja stečajnog postupka temeljem rješenja ovog suda br. St-8/08-110 od 28.10.2010.upisana pod br. Z-3753/10</w:t>
      </w:r>
      <w:r w:rsidR="00F74B1C">
        <w:t>,</w:t>
      </w:r>
    </w:p>
    <w:p w:rsidRDefault="00F74B1C" w:rsidP="00123C6C" w:rsidR="00123C6C">
      <w:pPr>
        <w:numPr>
          <w:ilvl w:val="0"/>
          <w:numId w:val="7"/>
        </w:numPr>
        <w:jc w:val="both"/>
      </w:pPr>
      <w:r>
        <w:t>zabilježba rješenja o prodaji nekretnina u stečajnom postupku upisana pod br. Z-4778/2016 od 22.4.2016.</w:t>
      </w:r>
    </w:p>
    <w:p w:rsidRDefault="00B9733C" w:rsidP="00FE2D66" w:rsidR="00B9733C">
      <w:pPr>
        <w:ind w:firstLine="708"/>
        <w:jc w:val="both"/>
      </w:pPr>
    </w:p>
    <w:p w:rsidRDefault="00071E64" w:rsidP="009663CA" w:rsidR="00071E64">
      <w:pPr>
        <w:jc w:val="center"/>
      </w:pPr>
    </w:p>
    <w:p w:rsidRDefault="009663CA" w:rsidP="009663CA" w:rsidR="001A5887" w:rsidRPr="00AE126C">
      <w:pPr>
        <w:jc w:val="center"/>
      </w:pPr>
      <w:r w:rsidRPr="00AE126C">
        <w:t>Obrazloženje</w:t>
      </w:r>
    </w:p>
    <w:p w:rsidRDefault="009663CA" w:rsidR="009663CA"/>
    <w:p w:rsidRDefault="009663CA" w:rsidP="00EA6556" w:rsidR="00016745">
      <w:pPr>
        <w:jc w:val="both"/>
      </w:pPr>
      <w:r>
        <w:tab/>
      </w:r>
      <w:r w:rsidR="00A074D5">
        <w:t xml:space="preserve">U stečajnom postupku koji se vodi nad dužnikom </w:t>
      </w:r>
      <w:r w:rsidR="00CE62D2">
        <w:t>KLAS d.d, Nova Gradiška</w:t>
      </w:r>
      <w:r w:rsidR="001244AA">
        <w:t xml:space="preserve">, </w:t>
      </w:r>
      <w:r w:rsidR="00A074D5">
        <w:t xml:space="preserve"> </w:t>
      </w:r>
      <w:r w:rsidR="00017748">
        <w:t>t</w:t>
      </w:r>
      <w:r w:rsidR="00016745">
        <w:t>emeljem pravomoćnog rješenja stečajnog su</w:t>
      </w:r>
      <w:r w:rsidR="00CE62D2">
        <w:t>ca</w:t>
      </w:r>
      <w:r w:rsidR="008F3388">
        <w:t xml:space="preserve"> o prodaji nekretnina</w:t>
      </w:r>
      <w:r w:rsidR="00443E26">
        <w:t>, održano</w:t>
      </w:r>
      <w:r w:rsidR="00CE62D2">
        <w:t xml:space="preserve"> </w:t>
      </w:r>
      <w:r w:rsidR="00443E26">
        <w:t xml:space="preserve">je </w:t>
      </w:r>
      <w:r w:rsidR="00B70A9C">
        <w:t xml:space="preserve">ukupno </w:t>
      </w:r>
      <w:r w:rsidR="00443E26">
        <w:t>osam</w:t>
      </w:r>
      <w:r w:rsidR="00CE62D2">
        <w:t xml:space="preserve"> </w:t>
      </w:r>
      <w:r w:rsidR="00016745">
        <w:t>ročišta za javnu dražbu.</w:t>
      </w:r>
    </w:p>
    <w:p w:rsidRDefault="00C97E1A" w:rsidP="00561A06" w:rsidR="00876D09">
      <w:pPr>
        <w:ind w:firstLine="708"/>
        <w:jc w:val="both"/>
      </w:pPr>
      <w:r>
        <w:t xml:space="preserve">Na </w:t>
      </w:r>
      <w:r w:rsidR="00443E26">
        <w:t>osmom</w:t>
      </w:r>
      <w:r w:rsidR="00876D09">
        <w:t xml:space="preserve"> </w:t>
      </w:r>
      <w:r w:rsidR="00FE2D66">
        <w:t xml:space="preserve">ročištu </w:t>
      </w:r>
      <w:r w:rsidR="00B70A9C">
        <w:t>od</w:t>
      </w:r>
      <w:r w:rsidR="007661FE">
        <w:t xml:space="preserve"> </w:t>
      </w:r>
      <w:r w:rsidR="00443E26">
        <w:t>5.travnja 2017</w:t>
      </w:r>
      <w:r w:rsidR="007661FE">
        <w:t>.</w:t>
      </w:r>
      <w:r w:rsidR="006A1317">
        <w:t xml:space="preserve"> za </w:t>
      </w:r>
      <w:r w:rsidR="00F74B1C">
        <w:t>nekretnine navedene</w:t>
      </w:r>
      <w:r w:rsidR="006A1317">
        <w:t xml:space="preserve"> </w:t>
      </w:r>
      <w:r w:rsidR="00F74B1C">
        <w:t>u izreci rješenja</w:t>
      </w:r>
      <w:r w:rsidR="005700DB">
        <w:t xml:space="preserve"> ponudu </w:t>
      </w:r>
      <w:r w:rsidR="00000616">
        <w:t xml:space="preserve"> je </w:t>
      </w:r>
      <w:r w:rsidR="001971D5">
        <w:t>da</w:t>
      </w:r>
      <w:r w:rsidR="00C55508">
        <w:t>l</w:t>
      </w:r>
      <w:r w:rsidR="00443E26">
        <w:t xml:space="preserve">o </w:t>
      </w:r>
      <w:r w:rsidR="00CE62D2">
        <w:t xml:space="preserve"> </w:t>
      </w:r>
      <w:r w:rsidR="00443E26">
        <w:t>trg.društvo Hrvatske vode pravna osoba za upravljanje vodama Zagreb, Ul.grada Vukovara 220</w:t>
      </w:r>
      <w:r w:rsidR="00AE126C">
        <w:t>,</w:t>
      </w:r>
      <w:r w:rsidR="00702CE3">
        <w:t xml:space="preserve"> </w:t>
      </w:r>
      <w:r w:rsidR="00BF3CEA">
        <w:t>kao</w:t>
      </w:r>
      <w:r w:rsidR="00443E26">
        <w:t xml:space="preserve"> jedini</w:t>
      </w:r>
      <w:r w:rsidR="00FE2D66">
        <w:t xml:space="preserve"> ponuditelj </w:t>
      </w:r>
      <w:r w:rsidR="00443E26">
        <w:t>i to za nekretninu upisanu u zk.ul. 771 k.o Cernik u iznosu 450,00 kn, za nekretninu upisanu u zk.ul. 2370 k.o Cernik u iznosu 4.100,00 kn i za nekretninu iz zk.ul. 2371 k.o Cernik u iznosu 5.300,00 kn.</w:t>
      </w:r>
    </w:p>
    <w:p w:rsidRDefault="00BF3CEA" w:rsidP="00D2199D" w:rsidR="00630E6A">
      <w:pPr>
        <w:jc w:val="both"/>
      </w:pPr>
      <w:r>
        <w:tab/>
        <w:t xml:space="preserve">Obzirom da je iz priloženih dokaza utvrđeno da je </w:t>
      </w:r>
      <w:r w:rsidR="00F74B1C">
        <w:t xml:space="preserve"> </w:t>
      </w:r>
      <w:r w:rsidR="001971D5">
        <w:t>ponuditelj</w:t>
      </w:r>
      <w:r w:rsidR="00443E26">
        <w:t xml:space="preserve">  izvršio</w:t>
      </w:r>
      <w:r w:rsidR="00D2199D">
        <w:t xml:space="preserve"> uplatu </w:t>
      </w:r>
      <w:r w:rsidR="00443E26">
        <w:t>traženih</w:t>
      </w:r>
      <w:r w:rsidR="006A1317">
        <w:t xml:space="preserve">  jamčevin</w:t>
      </w:r>
      <w:r w:rsidR="00443E26">
        <w:t>a</w:t>
      </w:r>
      <w:r>
        <w:t xml:space="preserve"> </w:t>
      </w:r>
      <w:r w:rsidR="00443E26">
        <w:t>u visini</w:t>
      </w:r>
      <w:r>
        <w:t xml:space="preserve"> 10%</w:t>
      </w:r>
      <w:r w:rsidR="00443E26">
        <w:t xml:space="preserve"> od utvrđene početne cijene</w:t>
      </w:r>
      <w:r>
        <w:t>,</w:t>
      </w:r>
      <w:r w:rsidR="006A1317">
        <w:t xml:space="preserve"> </w:t>
      </w:r>
      <w:r w:rsidR="006A108D">
        <w:t xml:space="preserve">ispunjeni su svi uvjeti </w:t>
      </w:r>
      <w:r w:rsidR="006A1317">
        <w:t xml:space="preserve">da </w:t>
      </w:r>
      <w:r w:rsidR="00443E26">
        <w:t>mu</w:t>
      </w:r>
      <w:r w:rsidR="00CE62D2">
        <w:t xml:space="preserve"> se nekretnine dosude</w:t>
      </w:r>
      <w:r w:rsidR="00E36229">
        <w:t>,</w:t>
      </w:r>
      <w:r w:rsidR="00C97E1A">
        <w:t xml:space="preserve"> </w:t>
      </w:r>
      <w:r w:rsidR="005700DB">
        <w:t>zbog čega</w:t>
      </w:r>
      <w:r w:rsidR="004D58F4">
        <w:t xml:space="preserve"> je </w:t>
      </w:r>
      <w:r w:rsidR="00AB15A5">
        <w:t xml:space="preserve">valjalo </w:t>
      </w:r>
      <w:r w:rsidR="00C97E1A">
        <w:t xml:space="preserve"> </w:t>
      </w:r>
      <w:r w:rsidR="00A074D5">
        <w:t xml:space="preserve">odlučiti kao u izreci ovog rješenja temeljem čl. </w:t>
      </w:r>
      <w:r w:rsidR="00C97E1A">
        <w:t>164 Stečajnog zakona</w:t>
      </w:r>
      <w:r w:rsidR="006A1317">
        <w:t xml:space="preserve"> (NN br</w:t>
      </w:r>
      <w:r w:rsidR="00000616">
        <w:t>. 44/</w:t>
      </w:r>
      <w:r w:rsidR="007B2E38">
        <w:t>9</w:t>
      </w:r>
      <w:r w:rsidR="00000616">
        <w:t>6, 29/99, 129/00, 123/03,</w:t>
      </w:r>
      <w:r w:rsidR="006A1317">
        <w:t xml:space="preserve"> 82/06,</w:t>
      </w:r>
      <w:r w:rsidR="00000616">
        <w:t xml:space="preserve"> 116/10, 25/12 133/12,</w:t>
      </w:r>
      <w:r w:rsidR="006A1317">
        <w:t xml:space="preserve"> dalje SZ)</w:t>
      </w:r>
      <w:r w:rsidR="00C97E1A">
        <w:t xml:space="preserve"> uz primjenu čl. </w:t>
      </w:r>
      <w:r w:rsidR="007B2E38">
        <w:t>103 i 108</w:t>
      </w:r>
      <w:r w:rsidR="001A5887">
        <w:t xml:space="preserve"> Ovršnog zakona</w:t>
      </w:r>
      <w:r w:rsidR="006A1317">
        <w:t xml:space="preserve"> (NN br. </w:t>
      </w:r>
      <w:r w:rsidR="007B2E38">
        <w:t>112/12</w:t>
      </w:r>
      <w:r w:rsidR="00FE2D66">
        <w:t xml:space="preserve">, </w:t>
      </w:r>
      <w:r w:rsidR="00E37263">
        <w:t>25/13 i 93/14</w:t>
      </w:r>
      <w:r w:rsidR="006A1317">
        <w:t>)</w:t>
      </w:r>
      <w:r w:rsidR="00102E64">
        <w:t>.</w:t>
      </w:r>
      <w:r w:rsidR="00630E6A">
        <w:tab/>
      </w:r>
    </w:p>
    <w:p w:rsidRDefault="00B9744B" w:rsidP="00D2199D" w:rsidR="00B9744B">
      <w:pPr>
        <w:jc w:val="both"/>
      </w:pPr>
    </w:p>
    <w:p w:rsidRDefault="00CD4033" w:rsidR="00CD4033">
      <w:r>
        <w:tab/>
      </w:r>
      <w:r w:rsidR="00107729">
        <w:t xml:space="preserve">           </w:t>
      </w:r>
      <w:r>
        <w:t xml:space="preserve">U Slav.Brodu, </w:t>
      </w:r>
      <w:r w:rsidR="00443E26">
        <w:t>6.travnja 2017</w:t>
      </w:r>
      <w:r>
        <w:t>.godine</w:t>
      </w:r>
    </w:p>
    <w:p w:rsidRDefault="00CD4033" w:rsidR="00CD4033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</w:t>
      </w:r>
      <w:r>
        <w:t xml:space="preserve"> STEČAJNI SUDAC:</w:t>
      </w:r>
    </w:p>
    <w:p w:rsidRDefault="00CD4033" w:rsidR="00CD4033"/>
    <w:p w:rsidRDefault="00CD4033" w:rsidR="00D0797F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 w:rsidR="00443E26">
        <w:t xml:space="preserve">Vesna Vukelić </w:t>
      </w:r>
    </w:p>
    <w:p w:rsidRDefault="00AE126C" w:rsidR="00AE126C"/>
    <w:p w:rsidRDefault="00AE126C" w:rsidR="00AE126C"/>
    <w:p w:rsidRDefault="00AE126C" w:rsidR="00AE126C"/>
    <w:p w:rsidRDefault="00AE126C" w:rsidR="00AE126C"/>
    <w:p w:rsidRDefault="00F017F5" w:rsidR="0061332D">
      <w:r>
        <w:t>D</w:t>
      </w:r>
      <w:r w:rsidR="00102E64">
        <w:t>ostaviti putem</w:t>
      </w:r>
      <w:r w:rsidR="005063CE">
        <w:t xml:space="preserve"> mrežne stanice e-O</w:t>
      </w:r>
      <w:r w:rsidR="00102E64">
        <w:t>glasne ploče i to:</w:t>
      </w:r>
    </w:p>
    <w:p w:rsidRDefault="0061332D" w:rsidP="00BC2DE0" w:rsidR="006224D3">
      <w:pPr>
        <w:numPr>
          <w:ilvl w:val="0"/>
          <w:numId w:val="2"/>
        </w:numPr>
      </w:pPr>
      <w:r>
        <w:t>steč.upravitelju</w:t>
      </w:r>
    </w:p>
    <w:p w:rsidRDefault="00C55508" w:rsidP="00C55508" w:rsidR="0026240C">
      <w:pPr>
        <w:numPr>
          <w:ilvl w:val="0"/>
          <w:numId w:val="2"/>
        </w:numPr>
      </w:pPr>
      <w:r>
        <w:t>kupac</w:t>
      </w:r>
      <w:r w:rsidR="0026240C" w:rsidRPr="0026240C">
        <w:t xml:space="preserve"> </w:t>
      </w:r>
      <w:r w:rsidR="0026240C">
        <w:t>Hrvatske vode pravna osoba za upravljanje vodama Zagreb, Ul.grada Vukovara 220</w:t>
      </w:r>
    </w:p>
    <w:p w:rsidRDefault="00C55508" w:rsidP="00C55508" w:rsidR="00E208C6">
      <w:pPr>
        <w:numPr>
          <w:ilvl w:val="0"/>
          <w:numId w:val="2"/>
        </w:numPr>
      </w:pPr>
      <w:r>
        <w:t xml:space="preserve"> </w:t>
      </w:r>
      <w:r w:rsidR="00D2199D">
        <w:t>Razlučni</w:t>
      </w:r>
      <w:r w:rsidR="006B11A6">
        <w:t xml:space="preserve"> vj</w:t>
      </w:r>
      <w:r w:rsidR="00611B5E">
        <w:t>e</w:t>
      </w:r>
      <w:r w:rsidR="0026240C">
        <w:t>rovnik Grad Nova Gradiška, putem ODO Slav.Brod</w:t>
      </w:r>
      <w:r w:rsidR="00D2199D">
        <w:t xml:space="preserve"> </w:t>
      </w:r>
    </w:p>
    <w:p w:rsidRDefault="0065258C" w:rsidP="00BC2DE0" w:rsidR="004B1B35">
      <w:pPr>
        <w:numPr>
          <w:ilvl w:val="0"/>
          <w:numId w:val="2"/>
        </w:numPr>
      </w:pPr>
      <w:r>
        <w:t>Porezna uprava Slav.Brod</w:t>
      </w:r>
      <w:r w:rsidR="005063CE">
        <w:t xml:space="preserve">, </w:t>
      </w:r>
    </w:p>
    <w:p w:rsidRDefault="005063CE" w:rsidP="005063CE" w:rsidR="005063CE"/>
    <w:p w:rsidRDefault="00016745" w:rsidP="00016745" w:rsidR="004C1B27">
      <w:pPr>
        <w:ind w:left="900"/>
      </w:pPr>
      <w:r>
        <w:t xml:space="preserve">           </w:t>
      </w:r>
      <w:r w:rsidR="006A108D">
        <w:t xml:space="preserve">Općinskom sudu </w:t>
      </w:r>
      <w:r w:rsidR="00D2199D">
        <w:t xml:space="preserve">u </w:t>
      </w:r>
      <w:r w:rsidR="00630E6A">
        <w:t>Slav.Brodu</w:t>
      </w:r>
      <w:r w:rsidR="00CE62D2">
        <w:t xml:space="preserve"> SS Nova Gradiška,</w:t>
      </w:r>
      <w:r w:rsidR="006A108D">
        <w:t xml:space="preserve"> nakon pravomoćnosti</w:t>
      </w:r>
    </w:p>
    <w:sectPr w:rsidR="004C1B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E030CD"/>
    <w:multiLevelType w:val="hybridMultilevel"/>
    <w:tmpl w:val="B194269A"/>
    <w:lvl w:tplc="EEA23D5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16745"/>
    <w:rsid w:val="00017748"/>
    <w:rsid w:val="0005159F"/>
    <w:rsid w:val="00053B41"/>
    <w:rsid w:val="00056E80"/>
    <w:rsid w:val="00057794"/>
    <w:rsid w:val="00071E64"/>
    <w:rsid w:val="000A462D"/>
    <w:rsid w:val="000A4CEF"/>
    <w:rsid w:val="000B3F15"/>
    <w:rsid w:val="000B5754"/>
    <w:rsid w:val="000F3D1B"/>
    <w:rsid w:val="00102E64"/>
    <w:rsid w:val="00107729"/>
    <w:rsid w:val="00113584"/>
    <w:rsid w:val="00113CB4"/>
    <w:rsid w:val="00123C6C"/>
    <w:rsid w:val="00124351"/>
    <w:rsid w:val="001244AA"/>
    <w:rsid w:val="0014753C"/>
    <w:rsid w:val="0015231E"/>
    <w:rsid w:val="0016200D"/>
    <w:rsid w:val="00162818"/>
    <w:rsid w:val="00166DF4"/>
    <w:rsid w:val="001740A5"/>
    <w:rsid w:val="001971D5"/>
    <w:rsid w:val="001A5887"/>
    <w:rsid w:val="001B1E38"/>
    <w:rsid w:val="001C321B"/>
    <w:rsid w:val="001D05D4"/>
    <w:rsid w:val="002117EA"/>
    <w:rsid w:val="00226FD0"/>
    <w:rsid w:val="00251A81"/>
    <w:rsid w:val="00252946"/>
    <w:rsid w:val="0026240C"/>
    <w:rsid w:val="0026261D"/>
    <w:rsid w:val="002676F3"/>
    <w:rsid w:val="00295E62"/>
    <w:rsid w:val="002A6C99"/>
    <w:rsid w:val="002B06AF"/>
    <w:rsid w:val="002D5ACD"/>
    <w:rsid w:val="002E4B64"/>
    <w:rsid w:val="002F304C"/>
    <w:rsid w:val="002F6749"/>
    <w:rsid w:val="003031E2"/>
    <w:rsid w:val="00304BDC"/>
    <w:rsid w:val="00305D14"/>
    <w:rsid w:val="0032412D"/>
    <w:rsid w:val="003244DF"/>
    <w:rsid w:val="0035346D"/>
    <w:rsid w:val="00365108"/>
    <w:rsid w:val="00376EE0"/>
    <w:rsid w:val="003815A8"/>
    <w:rsid w:val="003948BF"/>
    <w:rsid w:val="003B2E17"/>
    <w:rsid w:val="003B5097"/>
    <w:rsid w:val="003C7803"/>
    <w:rsid w:val="00411F59"/>
    <w:rsid w:val="0041286C"/>
    <w:rsid w:val="004174CE"/>
    <w:rsid w:val="00423636"/>
    <w:rsid w:val="00443E26"/>
    <w:rsid w:val="004445B1"/>
    <w:rsid w:val="00444CB3"/>
    <w:rsid w:val="004519BF"/>
    <w:rsid w:val="00460E60"/>
    <w:rsid w:val="004624E6"/>
    <w:rsid w:val="00463E37"/>
    <w:rsid w:val="004858D2"/>
    <w:rsid w:val="004A14AF"/>
    <w:rsid w:val="004A46A5"/>
    <w:rsid w:val="004B1B35"/>
    <w:rsid w:val="004C1B27"/>
    <w:rsid w:val="004D58F4"/>
    <w:rsid w:val="004F1E62"/>
    <w:rsid w:val="0050338E"/>
    <w:rsid w:val="005063CE"/>
    <w:rsid w:val="00506DD9"/>
    <w:rsid w:val="00514478"/>
    <w:rsid w:val="00536FED"/>
    <w:rsid w:val="0054742D"/>
    <w:rsid w:val="00561A06"/>
    <w:rsid w:val="00561E6D"/>
    <w:rsid w:val="00566D07"/>
    <w:rsid w:val="005700DB"/>
    <w:rsid w:val="005B2FD8"/>
    <w:rsid w:val="005C0067"/>
    <w:rsid w:val="005C714F"/>
    <w:rsid w:val="005D1040"/>
    <w:rsid w:val="005D67E3"/>
    <w:rsid w:val="005E7967"/>
    <w:rsid w:val="005F0992"/>
    <w:rsid w:val="006006FB"/>
    <w:rsid w:val="00610F12"/>
    <w:rsid w:val="00611B5E"/>
    <w:rsid w:val="0061332D"/>
    <w:rsid w:val="006224D3"/>
    <w:rsid w:val="00630E6A"/>
    <w:rsid w:val="00630E71"/>
    <w:rsid w:val="0063146A"/>
    <w:rsid w:val="00650C23"/>
    <w:rsid w:val="0065258C"/>
    <w:rsid w:val="00665863"/>
    <w:rsid w:val="00676009"/>
    <w:rsid w:val="0069139C"/>
    <w:rsid w:val="006959B4"/>
    <w:rsid w:val="006A108D"/>
    <w:rsid w:val="006A1317"/>
    <w:rsid w:val="006B11A6"/>
    <w:rsid w:val="006C5303"/>
    <w:rsid w:val="006C57C1"/>
    <w:rsid w:val="00702CE3"/>
    <w:rsid w:val="00732349"/>
    <w:rsid w:val="007661FE"/>
    <w:rsid w:val="00775255"/>
    <w:rsid w:val="007756E1"/>
    <w:rsid w:val="00791F91"/>
    <w:rsid w:val="0079697F"/>
    <w:rsid w:val="007B2E38"/>
    <w:rsid w:val="007B7AC0"/>
    <w:rsid w:val="007C79B0"/>
    <w:rsid w:val="007D17EC"/>
    <w:rsid w:val="007D3075"/>
    <w:rsid w:val="007D64CF"/>
    <w:rsid w:val="007E318E"/>
    <w:rsid w:val="007F4D3F"/>
    <w:rsid w:val="008127A8"/>
    <w:rsid w:val="00822DED"/>
    <w:rsid w:val="0082331E"/>
    <w:rsid w:val="00864470"/>
    <w:rsid w:val="00867BA2"/>
    <w:rsid w:val="00876D09"/>
    <w:rsid w:val="008B204F"/>
    <w:rsid w:val="008B6899"/>
    <w:rsid w:val="008E5B1E"/>
    <w:rsid w:val="008F3388"/>
    <w:rsid w:val="008F7D9D"/>
    <w:rsid w:val="00901BE8"/>
    <w:rsid w:val="00915ED5"/>
    <w:rsid w:val="009234B5"/>
    <w:rsid w:val="009262C7"/>
    <w:rsid w:val="0093651C"/>
    <w:rsid w:val="00943560"/>
    <w:rsid w:val="00950126"/>
    <w:rsid w:val="009623A0"/>
    <w:rsid w:val="009663CA"/>
    <w:rsid w:val="0096797E"/>
    <w:rsid w:val="00982A0E"/>
    <w:rsid w:val="009909E9"/>
    <w:rsid w:val="009A012F"/>
    <w:rsid w:val="009A2A22"/>
    <w:rsid w:val="009C11F7"/>
    <w:rsid w:val="009C1A7E"/>
    <w:rsid w:val="009C36FF"/>
    <w:rsid w:val="009C5223"/>
    <w:rsid w:val="009C618E"/>
    <w:rsid w:val="009E4C61"/>
    <w:rsid w:val="009F5B3F"/>
    <w:rsid w:val="00A0438A"/>
    <w:rsid w:val="00A074D5"/>
    <w:rsid w:val="00A137AD"/>
    <w:rsid w:val="00A25672"/>
    <w:rsid w:val="00A35252"/>
    <w:rsid w:val="00A549DB"/>
    <w:rsid w:val="00A618FD"/>
    <w:rsid w:val="00A81C75"/>
    <w:rsid w:val="00AA19ED"/>
    <w:rsid w:val="00AB15A5"/>
    <w:rsid w:val="00AC3A5E"/>
    <w:rsid w:val="00AD1111"/>
    <w:rsid w:val="00AD7435"/>
    <w:rsid w:val="00AE126C"/>
    <w:rsid w:val="00AE3541"/>
    <w:rsid w:val="00AE5085"/>
    <w:rsid w:val="00B21128"/>
    <w:rsid w:val="00B24085"/>
    <w:rsid w:val="00B422B0"/>
    <w:rsid w:val="00B4504E"/>
    <w:rsid w:val="00B57298"/>
    <w:rsid w:val="00B6257E"/>
    <w:rsid w:val="00B6657A"/>
    <w:rsid w:val="00B70A9C"/>
    <w:rsid w:val="00B7663B"/>
    <w:rsid w:val="00B808C0"/>
    <w:rsid w:val="00B9733C"/>
    <w:rsid w:val="00B9744B"/>
    <w:rsid w:val="00BA5840"/>
    <w:rsid w:val="00BB3196"/>
    <w:rsid w:val="00BB7B90"/>
    <w:rsid w:val="00BC2DE0"/>
    <w:rsid w:val="00BD5520"/>
    <w:rsid w:val="00BE3ECF"/>
    <w:rsid w:val="00BF1B2A"/>
    <w:rsid w:val="00BF1CA4"/>
    <w:rsid w:val="00BF3CEA"/>
    <w:rsid w:val="00BF4808"/>
    <w:rsid w:val="00BF7B41"/>
    <w:rsid w:val="00C1117D"/>
    <w:rsid w:val="00C1205F"/>
    <w:rsid w:val="00C22E3A"/>
    <w:rsid w:val="00C31C93"/>
    <w:rsid w:val="00C35BBD"/>
    <w:rsid w:val="00C51DF9"/>
    <w:rsid w:val="00C55508"/>
    <w:rsid w:val="00C57885"/>
    <w:rsid w:val="00C57F29"/>
    <w:rsid w:val="00C665AA"/>
    <w:rsid w:val="00C85C1D"/>
    <w:rsid w:val="00C85C92"/>
    <w:rsid w:val="00C92766"/>
    <w:rsid w:val="00C97E1A"/>
    <w:rsid w:val="00CA2B41"/>
    <w:rsid w:val="00CA2CBA"/>
    <w:rsid w:val="00CC12EC"/>
    <w:rsid w:val="00CD163D"/>
    <w:rsid w:val="00CD4033"/>
    <w:rsid w:val="00CD761F"/>
    <w:rsid w:val="00CE5B87"/>
    <w:rsid w:val="00CE62D2"/>
    <w:rsid w:val="00CE6A04"/>
    <w:rsid w:val="00D0797F"/>
    <w:rsid w:val="00D10E00"/>
    <w:rsid w:val="00D2199D"/>
    <w:rsid w:val="00D22AC0"/>
    <w:rsid w:val="00D338C5"/>
    <w:rsid w:val="00D5384A"/>
    <w:rsid w:val="00D55C68"/>
    <w:rsid w:val="00D6064B"/>
    <w:rsid w:val="00D940F5"/>
    <w:rsid w:val="00DA6FBF"/>
    <w:rsid w:val="00DB1C48"/>
    <w:rsid w:val="00DF1F21"/>
    <w:rsid w:val="00E208C6"/>
    <w:rsid w:val="00E36229"/>
    <w:rsid w:val="00E37263"/>
    <w:rsid w:val="00E50458"/>
    <w:rsid w:val="00E5084D"/>
    <w:rsid w:val="00E50918"/>
    <w:rsid w:val="00E62B2D"/>
    <w:rsid w:val="00E85FFB"/>
    <w:rsid w:val="00E976E0"/>
    <w:rsid w:val="00EA6556"/>
    <w:rsid w:val="00EC2CCB"/>
    <w:rsid w:val="00EC4481"/>
    <w:rsid w:val="00ED0668"/>
    <w:rsid w:val="00F017F5"/>
    <w:rsid w:val="00F14A5C"/>
    <w:rsid w:val="00F17381"/>
    <w:rsid w:val="00F20174"/>
    <w:rsid w:val="00F52F87"/>
    <w:rsid w:val="00F54A7D"/>
    <w:rsid w:val="00F74B1C"/>
    <w:rsid w:val="00F923D7"/>
    <w:rsid w:val="00F94A4A"/>
    <w:rsid w:val="00FA4843"/>
    <w:rsid w:val="00FA5114"/>
    <w:rsid w:val="00FA5B4E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A4CE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06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06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6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6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6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A4CE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06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06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6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6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6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9,10,11 - u ormaru (Tomo)
12,13,14,15 - u 12.</izvorni_sadrzaj>
    <derivirana_varijabla naziv="DomainObject.Predmet.PrimjedbaSuca_1">I-III ,IV,V dio ,6,7,8,   9,10,11 - u ormaru (Tomo)
12,13,14,15 - u 12.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FormatedOIB>
  <DomainObject.Predmet.OstaliListFormatedWithAdress>
    <izvorni_sadrzaj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FormatedWithAdress_1"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FormatedWithAdress>
  <DomainObject.Predmet.OstaliListFormatedWithAdressOIB>
    <izvorni_sadrzaj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FormatedWithAdressOIB_1"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630</properties:Words>
  <properties:Characters>3293</properties:Characters>
  <properties:Lines>84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2017-04-06T06:56:00Z</dcterms:created>
  <dc:creator>Korisnik</dc:creator>
  <cp:lastModifiedBy>wsadmin</cp:lastModifiedBy>
  <cp:lastPrinted>2017-04-06T06:56:00Z</cp:lastPrinted>
  <dcterms:modified xmlns:xsi="http://www.w3.org/2001/XMLSchema-instance" xsi:type="dcterms:W3CDTF">2017-04-06T06:58:00Z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