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d0a6" w14:paraId="f37d0a6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4937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A87222" w:rsidP="00A87222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</w:t>
      </w: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B73610" w:rsidP="00AC415D" w:rsidR="00AC415D" w:rsidRPr="00006E5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AC415D" w:rsidRPr="00006E5E"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OKOVI NOVA d.o.o. u stečjau, Varaždinske Toplice, Kralja Tomislava 6, OIB: 99037892567, zastupanog po stečjanom upravitelju Danielu Dekoviću iz Zagreba, </w:t>
      </w:r>
      <w:r w:rsidR="00AC415D">
        <w:rPr>
          <w:rFonts w:cs="Times New Roman"/>
        </w:rPr>
        <w:t>10. veljače 2017</w:t>
      </w:r>
      <w:r w:rsidR="00AC415D" w:rsidRPr="00006E5E">
        <w:rPr>
          <w:rFonts w:cs="Times New Roman"/>
        </w:rPr>
        <w:t>.</w:t>
      </w:r>
    </w:p>
    <w:p w:rsidRDefault="00B73610" w:rsidP="00B73610" w:rsidR="00B73610">
      <w:pPr>
        <w:spacing w:after="0"/>
        <w:ind w:firstLine="720"/>
        <w:jc w:val="both"/>
      </w:pP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07584A" w:rsidR="002042B3" w:rsidRPr="0007584A">
      <w:pPr>
        <w:spacing w:after="0"/>
        <w:ind w:firstLine="708"/>
        <w:jc w:val="both"/>
      </w:pPr>
      <w:r>
        <w:t>1</w:t>
      </w:r>
      <w:r w:rsidR="002042B3">
        <w:t xml:space="preserve">. U </w:t>
      </w:r>
      <w:r w:rsidR="002042B3" w:rsidRPr="0007584A">
        <w:t xml:space="preserve">ovome stečajnom predmetu saziva se skupština vjerovnika kod ovoga suda u Varaždinu, B. Radića 2, soba 230/II, za </w:t>
      </w:r>
      <w:r w:rsidR="00B73610" w:rsidRPr="0007584A">
        <w:t xml:space="preserve"> </w:t>
      </w:r>
      <w:r w:rsidR="00726E37" w:rsidRPr="00726E37">
        <w:rPr>
          <w:b/>
        </w:rPr>
        <w:t>1. ožujka</w:t>
      </w:r>
      <w:r w:rsidRPr="0007584A">
        <w:rPr>
          <w:b/>
        </w:rPr>
        <w:t xml:space="preserve"> 2017</w:t>
      </w:r>
      <w:r w:rsidR="00B73610" w:rsidRPr="0007584A">
        <w:rPr>
          <w:b/>
        </w:rPr>
        <w:t>.</w:t>
      </w:r>
      <w:r w:rsidR="002042B3" w:rsidRPr="0007584A">
        <w:rPr>
          <w:b/>
        </w:rPr>
        <w:t xml:space="preserve"> u </w:t>
      </w:r>
      <w:r w:rsidR="00AC415D">
        <w:rPr>
          <w:b/>
        </w:rPr>
        <w:t>10</w:t>
      </w:r>
      <w:r w:rsidR="00521F9C" w:rsidRPr="0007584A">
        <w:rPr>
          <w:b/>
        </w:rPr>
        <w:t>,00</w:t>
      </w:r>
      <w:r w:rsidR="002042B3" w:rsidRPr="0007584A">
        <w:rPr>
          <w:b/>
        </w:rPr>
        <w:t xml:space="preserve"> sati</w:t>
      </w:r>
      <w:r w:rsidR="0007584A" w:rsidRPr="0007584A">
        <w:rPr>
          <w:b/>
        </w:rPr>
        <w:t>.</w:t>
      </w:r>
      <w:r w:rsidR="0007584A" w:rsidRPr="0007584A">
        <w:t xml:space="preserve"> </w:t>
      </w:r>
    </w:p>
    <w:p w:rsidRDefault="002042B3" w:rsidP="002042B3" w:rsidR="002042B3">
      <w:pPr>
        <w:spacing w:after="0"/>
        <w:rPr>
          <w:b/>
        </w:rPr>
      </w:pPr>
    </w:p>
    <w:p w:rsidRDefault="002042B3" w:rsidP="002042B3" w:rsidR="002042B3">
      <w:pPr>
        <w:spacing w:after="0"/>
        <w:jc w:val="both"/>
      </w:pPr>
      <w:r>
        <w:rPr>
          <w:b/>
        </w:rPr>
        <w:tab/>
      </w:r>
      <w:r w:rsidR="00E071D3">
        <w:t>2</w:t>
      </w:r>
      <w:r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 w:rsidRPr="0007584A">
      <w:pPr>
        <w:spacing w:after="0"/>
        <w:jc w:val="center"/>
      </w:pPr>
      <w:r w:rsidRPr="0007584A">
        <w:t xml:space="preserve">d n e v n i   r e d </w:t>
      </w:r>
    </w:p>
    <w:p w:rsidRDefault="00B73610" w:rsidP="002042B3" w:rsidR="00B73610">
      <w:pPr>
        <w:spacing w:after="0"/>
        <w:jc w:val="center"/>
        <w:rPr>
          <w:b/>
        </w:rPr>
      </w:pPr>
    </w:p>
    <w:p w:rsidRDefault="0007584A" w:rsidP="00AC415D" w:rsidR="0007584A">
      <w:pPr>
        <w:pStyle w:val="Odlomakpopisa"/>
        <w:widowControl w:val="false"/>
        <w:numPr>
          <w:ilvl w:val="0"/>
          <w:numId w:val="6"/>
        </w:numPr>
        <w:snapToGrid w:val="false"/>
        <w:spacing w:after="0"/>
      </w:pPr>
      <w:r>
        <w:t xml:space="preserve">Donošenje odluke </w:t>
      </w:r>
      <w:r w:rsidR="00AC415D">
        <w:t>o unovčenju nekretnine stečajnog dužnika</w:t>
      </w:r>
    </w:p>
    <w:p w:rsidRDefault="0007584A" w:rsidP="0007584A" w:rsidR="0007584A">
      <w:pPr>
        <w:pStyle w:val="Odlomakpopisa"/>
        <w:numPr>
          <w:ilvl w:val="0"/>
          <w:numId w:val="6"/>
        </w:numPr>
        <w:spacing w:after="0"/>
      </w:pPr>
      <w:r>
        <w:t>Razno</w:t>
      </w:r>
    </w:p>
    <w:p w:rsidRDefault="00AC415D" w:rsidP="00AC415D" w:rsidR="00AC415D" w:rsidRPr="00AC415D">
      <w:pPr>
        <w:rPr>
          <w:lang w:eastAsia="hr-HR"/>
        </w:rPr>
      </w:pP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B73610" w:rsidP="002042B3" w:rsidR="00B73610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AC415D">
        <w:t>10</w:t>
      </w:r>
      <w:r w:rsidR="00726E37">
        <w:t>. veljače 2017</w:t>
      </w:r>
      <w:r>
        <w:t>.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E071D3" w:rsidR="00E071D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Iris Hatvalić Nemec</w:t>
      </w:r>
      <w:r w:rsidR="008914AC">
        <w:rPr>
          <w:rFonts w:cs="Times New Roman"/>
        </w:rPr>
        <w:t>, v.r.</w:t>
      </w:r>
    </w:p>
    <w:p w:rsidRDefault="008914AC" w:rsidP="00E071D3" w:rsidR="008914AC">
      <w:pPr>
        <w:spacing w:after="0"/>
        <w:rPr>
          <w:rFonts w:cs="Times New Roman"/>
        </w:rPr>
      </w:pPr>
    </w:p>
    <w:p w:rsidRDefault="008914AC" w:rsidP="008914AC" w:rsidR="008914AC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B73610" w:rsidP="00A87222" w:rsidR="00B73610">
      <w:pPr>
        <w:spacing w:after="0"/>
        <w:ind w:left="4248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AC415D" w:rsidP="00E071D3" w:rsidR="00AC415D">
      <w:pPr>
        <w:pStyle w:val="Odlomakpopisa"/>
        <w:numPr>
          <w:ilvl w:val="0"/>
          <w:numId w:val="5"/>
        </w:numPr>
        <w:spacing w:after="0"/>
      </w:pPr>
      <w:r w:rsidRPr="00006E5E">
        <w:t>Stečajni upravitelj Daniel Deković, Zagreb, Novačka 329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3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937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AC415D">
      <w:t>609/16-28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9D78FC"/>
    <w:multiLevelType w:val="hybridMultilevel"/>
    <w:tmpl w:val="7196087A"/>
    <w:lvl w:tplc="B4BE509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7584A"/>
    <w:rsid w:val="001B4212"/>
    <w:rsid w:val="002042B3"/>
    <w:rsid w:val="004C176F"/>
    <w:rsid w:val="00521F9C"/>
    <w:rsid w:val="00580866"/>
    <w:rsid w:val="00726E37"/>
    <w:rsid w:val="00792FB7"/>
    <w:rsid w:val="007F0534"/>
    <w:rsid w:val="008914AC"/>
    <w:rsid w:val="009461B6"/>
    <w:rsid w:val="009E6D87"/>
    <w:rsid w:val="00A34937"/>
    <w:rsid w:val="00A87222"/>
    <w:rsid w:val="00AC415D"/>
    <w:rsid w:val="00B73610"/>
    <w:rsid w:val="00C02CE0"/>
    <w:rsid w:val="00C32ABA"/>
    <w:rsid w:val="00D5318F"/>
    <w:rsid w:val="00E071D3"/>
    <w:rsid w:val="00F0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99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9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9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9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9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99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9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9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9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9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na ročište skupštine vjerovnika</izvorni_sadrzaj>
    <derivirana_varijabla naziv="DomainObject.Primjedba_1">-poziv na ročište skupštine vjerovnika</derivirana_varijabla>
  </DomainObject.Primjedba>
  <DomainObject.Oznaka>
    <izvorni_sadrzaj>St-609/2016-28</izvorni_sadrzaj>
    <derivirana_varijabla naziv="DomainObject.Oznaka_1">St-609/2016-28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
4.2.2016</izvorni_sadrzaj>
    <derivirana_varijabla naziv="DomainObject.Predmet.Opis_1">Prijedlog za otvaranje st. postupka 
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OKOVI NOVA društvo s ograničenom odgovornošću za trgovinu, posredništvo, preradu lima i transport u stečaju zastupanog po punomoćniku Daniel Deković, stečajni upravitelj</izvorni_sadrzaj>
    <derivirana_varijabla naziv="DomainObject.Predmet.ProtustrankaFormated_1">  OKOVI NOVA društvo s ograničenom odgovornošću za trgovinu, posredništvo, preradu lima i transport u stečaju zastupanog po punomoćniku Daniel Deković, stečajni upravitelj</derivirana_varijabla>
  </DomainObject.Predmet.ProtustrankaFormated>
  <DomainObject.Predmet.ProtustrankaFormatedOIB>
    <izvorni_sadrzaj>  OKOVI NOVA društvo s ograničenom odgovornošću za trgovinu, posredništvo, preradu lima i transport u stečaju, OIB 99037892567 zastupanog po punomoćniku Daniel Deković, stečajni upravitelj</izvorni_sadrzaj>
    <derivirana_varijabla naziv="DomainObject.Predmet.ProtustrankaFormatedOIB_1">  OKOVI NOVA društvo s ograničenom odgovornošću za trgovinu, posredništvo, preradu lima i transport u stečaju, OIB 99037892567 zastupanog po punomoćniku Daniel Deković, stečajni upravitelj</derivirana_varijabla>
  </DomainObject.Predmet.ProtustrankaFormatedOIB>
  <DomainObject.Predmet.ProtustrankaFormatedWithAdress>
    <izvorni_sadrzaj> OKOVI NOVA društvo s ograničenom odgovornošću za trgovinu, posredništvo, preradu lima i transport u stečaju, Kralja Tomislava 6, 42223 Varaždinske Toplice zastupanog po punomoćniku Daniel Deković, stečajni upravitelj</izvorni_sadrzaj>
    <derivirana_varijabla naziv="DomainObject.Predmet.ProtustrankaFormatedWithAdress_1"> OKOVI NOVA društvo s ograničenom odgovornošću za trgovinu, posredništvo, preradu lima i transport u stečaju, Kralja Tomislava 6, 42223 Varaždinske Toplice zastupanog po punomoćniku Daniel Deković, stečajni upravitelj</derivirana_varijabla>
  </DomainObject.Predmet.ProtustrankaFormatedWithAdress>
  <DomainObject.Predmet.ProtustrankaFormatedWithAdressOIB>
    <izvorni_sadrzaj> OKOVI NOVA društvo s ograničenom odgovornošću za trgovinu, posredništvo, preradu lima i transport u stečaju, OIB 99037892567, Kralja Tomislava 6, 42223 Varaždinske Toplice zastupanog po punomoćniku Daniel Deković, stečajni upravitelj</izvorni_sadrzaj>
    <derivirana_varijabla naziv="DomainObject.Predmet.ProtustrankaFormatedWithAdressOIB_1"> OKOVI NOVA društvo s ograničenom odgovornošću za trgovinu, posredništvo, preradu lima i transport u stečaju, OIB 99037892567, Kralja Tomislava 6, 42223 Varaždinske Toplice zastupanog po punomoćniku Daniel Deković, stečajni upravitelj</derivirana_varijabla>
  </DomainObject.Predmet.ProtustrankaFormatedWithAdressOIB>
  <DomainObject.Predmet.ProtustrankaWithAdress>
    <izvorni_sadrzaj>OKOVI NOVA društvo s ograničenom odgovornošću za trgovinu, posredništvo, preradu lima i transport u stečaju Kralja Tomislava 6, 42223 Varaždinske Toplice</izvorni_sadrzaj>
    <derivirana_varijabla naziv="DomainObject.Predmet.ProtustrankaWithAdress_1">OKOVI NOVA društvo s ograničenom odgovornošću za trgovinu, posredništvo, preradu lima i transport u stečaju Kralja Tomislava 6, 42223 Varaždinske Toplice</derivirana_varijabla>
  </DomainObject.Predmet.ProtustrankaWithAdress>
  <DomainObject.Predmet.ProtustrankaWithAdressOIB>
    <izvorni_sadrzaj>OKOVI NOVA društvo s ograničenom odgovornošću za trgovinu, posredništvo, preradu lima i transport u stečaju, OIB 99037892567, Kralja Tomislava 6, 42223 Varaždinske Toplice</izvorni_sadrzaj>
    <derivirana_varijabla naziv="DomainObject.Predmet.ProtustrankaWithAdressOIB_1">OKOVI NOVA društvo s ograničenom odgovornošću za trgovinu, posredništvo, preradu lima i transport u stečaju, OIB 99037892567, Kralja Tomislava 6, 42223 Varaždinske Toplice</derivirana_varijabla>
  </DomainObject.Predmet.ProtustrankaWithAdressOIB>
  <DomainObject.Predmet.ProtustrankaNazivFormated>
    <izvorni_sadrzaj>OKOVI NOVA društvo s ograničenom odgovornošću za trgovinu, posredništvo, preradu lima i transport u stečaju</izvorni_sadrzaj>
    <derivirana_varijabla naziv="DomainObject.Predmet.ProtustrankaNazivFormated_1">OKOVI NOVA društvo s ograničenom odgovornošću za trgovinu, posredništvo, preradu lima i transport u stečaju</derivirana_varijabla>
  </DomainObject.Predmet.ProtustrankaNazivFormated>
  <DomainObject.Predmet.ProtustrankaNazivFormatedOIB>
    <izvorni_sadrzaj>OKOVI NOVA društvo s ograničenom odgovornošću za trgovinu, posredništvo, preradu lima i transport u stečaju, OIB 99037892567</izvorni_sadrzaj>
    <derivirana_varijabla naziv="DomainObject.Predmet.ProtustrankaNazivFormatedOIB_1">OKOVI NOVA društvo s ograničenom odgovornošću za trgovinu, posredništvo, preradu lima i transport u stečaju, OIB 99037892567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109008.78</izvorni_sadrzaj>
    <derivirana_varijabla naziv="DomainObject.Predmet.TrenutnaVrijednost_1">109008.78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OKOVI NOVA društvo s ograničenom odgovornošću za trgovinu, posredništvo, preradu lima i transport u stečaju zastupanog po punomoćniku Daniel Deković, stečajni upravitelj</item>
    </izvorni_sadrzaj>
    <derivirana_varijabla naziv="DomainObject.Predmet.ProtuStrankaListFormated_1">
      <item>OKOVI NOVA društvo s ograničenom odgovornošću za trgovinu, posredništvo, preradu lima i transport u stečaju zastupanog po punomoćniku Daniel Deković, stečajni upravitelj</item>
    </derivirana_varijabla>
  </DomainObject.Predmet.ProtuStrankaListFormated>
  <DomainObject.Predmet.ProtuStrankaListFormatedOIB>
    <izvorni_sadrzaj>
      <item>OKOVI NOVA društvo s ograničenom odgovornošću za trgovinu, posredništvo, preradu lima i transport u stečaju, OIB 99037892567 zastupanog po punomoćniku Daniel Deković, stečajni upravitelj</item>
    </izvorni_sadrzaj>
    <derivirana_varijabla naziv="DomainObject.Predmet.ProtuStrankaListFormatedOIB_1">
      <item>OKOVI NOVA društvo s ograničenom odgovornošću za trgovinu, posredništvo, preradu lima i transport u stečaju, OIB 99037892567 zastupanog po punomoćniku Daniel Deković, stečajni upravitelj</item>
    </derivirana_varijabla>
  </DomainObject.Predmet.ProtuStrankaListFormatedOIB>
  <DomainObject.Predmet.ProtuStrankaListFormatedWithAdress>
    <izvorni_sadrzaj>
      <item>OKOVI NOVA društvo s ograničenom odgovornošću za trgovinu, posredništvo, preradu lima i transport u stečaju, Kralja Tomislava 6, 42223 Varaždinske Toplice zastupanog po punomoćniku Daniel Deković, stečajni upravitelj</item>
    </izvorni_sadrzaj>
    <derivirana_varijabla naziv="DomainObject.Predmet.ProtuStrankaListFormatedWithAdress_1">
      <item>OKOVI NOVA društvo s ograničenom odgovornošću za trgovinu, posredništvo, preradu lima i transport u stečaju, Kralja Tomislava 6, 42223 Varaždinske Toplice zastupanog po punomoćniku Daniel Deković, stečajni upravitelj</item>
    </derivirana_varijabla>
  </DomainObject.Predmet.ProtuStrankaListFormatedWithAdress>
  <DomainObject.Predmet.ProtuStrankaListFormatedWithAdressOIB>
    <izvorni_sadrzaj>
      <item>OKOVI NOVA društvo s ograničenom odgovornošću za trgovinu, posredništvo, preradu lima i transport u stečaju, OIB 99037892567, Kralja Tomislava 6, 42223 Varaždinske Toplice zastupanog po punomoćniku Daniel Deković, stečajni upravitelj</item>
    </izvorni_sadrzaj>
    <derivirana_varijabla naziv="DomainObject.Predmet.ProtuStrankaListFormatedWithAdressOIB_1">
      <item>OKOVI NOVA društvo s ograničenom odgovornošću za trgovinu, posredništvo, preradu lima i transport u stečaju, OIB 99037892567, Kralja Tomislava 6, 42223 Varaždinske Toplice zastupanog po punomoćniku Daniel Deković, stečajni upravitelj</item>
    </derivirana_varijabla>
  </DomainObject.Predmet.ProtuStrankaListFormatedWithAdressOIB>
  <DomainObject.Predmet.ProtuStrankaListNazivFormated>
    <izvorni_sadrzaj>
      <item>OKOVI NOVA društvo s ograničenom odgovornošću za trgovinu, posredništvo, preradu lima i transport u stečaju</item>
    </izvorni_sadrzaj>
    <derivirana_varijabla naziv="DomainObject.Predmet.ProtuStrankaListNazivFormated_1">
      <item>OKOVI NOVA društvo s ograničenom odgovornošću za trgovinu, posredništvo, preradu lima i transport u stečaju</item>
    </derivirana_varijabla>
  </DomainObject.Predmet.ProtuStrankaListNazivFormated>
  <DomainObject.Predmet.ProtuStrankaListNazivFormatedOIB>
    <izvorni_sadrzaj>
      <item>OKOVI NOVA društvo s ograničenom odgovornošću za trgovinu, posredništvo, preradu lima i transport u stečaju, OIB 99037892567</item>
    </izvorni_sadrzaj>
    <derivirana_varijabla naziv="DomainObject.Predmet.ProtuStrankaListNazivFormatedOIB_1">
      <item>OKOVI NOVA društvo s ograničenom odgovornošću za trgovinu, posredništvo, preradu lima i transport u stečaju, OIB 99037892567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  <item>Domagoj Krpina, Petra Preradovića 17/III, 42000 Varaždin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  <item>Domagoj Krpina, Petra Preradovića 17/III,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  <item>Domagoj Krpina, OIB 82326941303, Petra Preradovića 17/III, 42000 Varaždin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  <item>Domagoj Krpina, OIB 82326941303, Petra Preradovića 17/III, 42000 Varaždin</item>
    </derivirana_varijabla>
  </DomainObject.Predmet.OstaliListFormatedWithAdressOIB>
  <DomainObject.Predmet.OstaliListNazivFormated>
    <izvorni_sadrzaj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OstaliListNazivFormated_1"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OstaliListNazivFormated>
  <DomainObject.Predmet.OstaliListNazivFormatedOIB>
    <izvorni_sadrzaj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izvorni_sadrzaj>
    <derivirana_varijabla naziv="DomainObject.Predmet.OstaliListNazivFormatedOIB_1"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St-609/2016-28</izvorni_sadrzaj>
    <derivirana_varijabla naziv="DomainObject.PoslovniBrojDokumenta_1">St-609/2016-28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OKOVI NOVA društvo s ograničenom odgovornošću za trgovinu, posredništvo, preradu lima i transport u stečaju</izvorni_sadrzaj>
    <derivirana_varijabla naziv="DomainObject.Predmet.ProtustrankaIDrugi_1">OKOVI NOVA društvo s ograničenom odgovornošću za trgovinu, posredništvo, preradu lima i transport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OKOVI NOVA društvo s ograničenom odgovornošću za trgovinu, posredništvo, preradu lima i transport u stečaju, OIB 99037892567, Kralja Tomislava 6, 42223 Varaždinske Toplice</izvorni_sadrzaj>
    <derivirana_varijabla naziv="DomainObject.Predmet.ProtustrankaIDrugiAdressOIB_1">OKOVI NOVA društvo s ograničenom odgovornošću za trgovinu, posredništvo, preradu lima i transport u stečaju, OIB 99037892567,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OKOVI NOVA društvo s ograničenom odgovornošću za trgovinu, posredništvo, preradu lima i transport u stečaju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SudioniciListNaziv_1">
      <item>OKOVI NOVA društvo s ograničenom odgovornošću za trgovinu, posredništvo, preradu lima i transport u stečaju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SudioniciListNaziv>
  <DomainObject.Predmet.SudioniciListAdressOIB>
    <izvorni_sadrzaj>
      <item>OKOVI NOVA društvo s ograničenom odgovornošću za trgovinu, posredništvo, preradu lima i transport u stečaju,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  <item>Domagoj Krpina, OIB 82326941303, Petra Preradovića 17/III,42000 Varaždin</item>
    </izvorni_sadrzaj>
    <derivirana_varijabla naziv="DomainObject.Predmet.SudioniciListAdressOIB_1">
      <item>OKOVI NOVA društvo s ograničenom odgovornošću za trgovinu, posredništvo, preradu lima i transport u stečaju,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  <item>Domagoj Krpina, OIB 82326941303, Petra Preradovića 17/III,42000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99037892567</item>
      <item>, OIB null</item>
      <item>, OIB 18683136487</item>
      <item>, OIB 76292704973</item>
      <item>, OIB null</item>
      <item>, OIB null</item>
      <item>, OIB null</item>
      <item>, OIB null</item>
      <item>, OIB 11030722566</item>
      <item>, OIB null</item>
      <item>, OIB 82326941303</item>
    </izvorni_sadrzaj>
    <derivirana_varijabla naziv="DomainObject.Predmet.SudioniciListNazivOIB_1">
      <item>, OIB 99037892567</item>
      <item>, OIB null</item>
      <item>, OIB 18683136487</item>
      <item>, OIB 76292704973</item>
      <item>, OIB null</item>
      <item>, OIB null</item>
      <item>, OIB null</item>
      <item>, OIB null</item>
      <item>, OIB 11030722566</item>
      <item>, OIB null</item>
      <item>, OIB 82326941303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1071</properties:Characters>
  <properties:Lines>48</properties:Lines>
  <properties:Paragraphs>22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2017-02-10T08:41:00Z</cp:lastPrinted>
  <dcterms:modified xmlns:xsi="http://www.w3.org/2001/XMLSchema-instance" xsi:type="dcterms:W3CDTF">2017-02-10T08:45:00Z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St-609/2016-28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