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399e" w14:paraId="b61399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27E6" w:rsidP="00AC27E6" w:rsidR="00AC27E6">
      <w:pPr>
        <w:ind w:firstLine="708" w:left="5664"/>
      </w:pPr>
      <w:r>
        <w:t>1 St-161/2016-29</w:t>
      </w:r>
    </w:p>
    <w:p w:rsidRDefault="00AC27E6" w:rsidP="00AC27E6" w:rsidR="00AC27E6"/>
    <w:p w:rsidRDefault="00AC27E6" w:rsidP="00AC27E6" w:rsidR="00AC27E6"/>
    <w:p w:rsidRDefault="00AC27E6" w:rsidP="00AC27E6" w:rsidR="00AC27E6"/>
    <w:p w:rsidRDefault="00AC27E6" w:rsidP="00AC27E6" w:rsidR="00AC27E6">
      <w:pPr>
        <w:jc w:val="center"/>
      </w:pPr>
      <w:r>
        <w:t>R E P U B L I K A    H R V A T S K A</w:t>
      </w:r>
    </w:p>
    <w:p w:rsidRDefault="00AC27E6" w:rsidP="00AC27E6" w:rsidR="00AC27E6">
      <w:pPr>
        <w:pStyle w:val="Bezproreda"/>
        <w:jc w:val="center"/>
      </w:pPr>
      <w:r>
        <w:t>R J E Š E N J E</w:t>
      </w:r>
    </w:p>
    <w:p w:rsidRDefault="00AC27E6" w:rsidP="00AC27E6" w:rsidR="00AC27E6">
      <w:pPr>
        <w:pStyle w:val="Bezproreda"/>
        <w:jc w:val="center"/>
      </w:pPr>
    </w:p>
    <w:p w:rsidRDefault="00AC27E6" w:rsidP="00AC27E6" w:rsidR="00AC27E6">
      <w:pPr>
        <w:pStyle w:val="Bezproreda"/>
      </w:pPr>
      <w:r>
        <w:t>TRGOVAČKI SUD U BJELOVARU, po sucu Branki Pleskalt, u stečajnom postupku nad dužnikom SANDRO TRADE d.o.o. za trgovinu, ugostiteljstvo i usluge u stečaju, SLATINA, Petra Preradovića 38, OIB: 60756989965, dana 8.  kolovoza  2017. godine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  <w:jc w:val="center"/>
      </w:pPr>
      <w:r>
        <w:t>r i j e š i o    j e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t xml:space="preserve">I Utvrđuje se da je Tanasiji Marković iz Daruvara, Vrbovac, Vrbovačka cesta 44, OIB: 15362271646, prestala funkcija stečajnog upravitelja zbog smrti sa danom 21. srpnja 2017. godine. 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t>II Za stečajnog upravitelja određuje se Branko Valentić iz Virovitice, Ferde Rusana 100, OIB: 85378232573.</w:t>
      </w:r>
    </w:p>
    <w:p w:rsidRDefault="00AC27E6" w:rsidP="00AC27E6" w:rsidR="00AC27E6">
      <w:pPr>
        <w:pStyle w:val="Bezproreda"/>
      </w:pPr>
      <w:r>
        <w:t xml:space="preserve"> </w:t>
      </w:r>
    </w:p>
    <w:p w:rsidRDefault="00AC27E6" w:rsidP="00AC27E6" w:rsidR="00AC27E6">
      <w:pPr>
        <w:pStyle w:val="Bezproreda"/>
      </w:pPr>
      <w:r>
        <w:t>III Određuje se sudskom registru Trgovačkog suda u Bjelovaru da izvrši upis stečajnog upravitelja   Branka Valentić iz Virovitice, Ferde Rusana 100, OIB: 85378232573.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  <w:jc w:val="center"/>
      </w:pPr>
      <w:r>
        <w:t>Obrazloženje</w:t>
      </w:r>
    </w:p>
    <w:p w:rsidRDefault="00AC27E6" w:rsidP="00AC27E6" w:rsidR="00AC27E6">
      <w:pPr>
        <w:pStyle w:val="Bezproreda"/>
        <w:jc w:val="center"/>
      </w:pPr>
    </w:p>
    <w:p w:rsidRDefault="00AC27E6" w:rsidP="00AC27E6" w:rsidR="00AC27E6">
      <w:pPr>
        <w:pStyle w:val="Bezproreda"/>
      </w:pPr>
      <w:r>
        <w:t>Kako je stečajni upravitelj Tanasije Marković iz Daruvara, umro dana 21. srpnja 2017. godine pa je stoga sud ovim rješenjem imenovao novog</w:t>
      </w:r>
      <w:r>
        <w:t xml:space="preserve"> stečajnog upravitelja u osobi Branka Valentić iz Virovitice, Ferde Rusana 100</w:t>
      </w:r>
      <w:r>
        <w:t xml:space="preserve">. 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t>Zbog navedenog riješeno je kao u izreci ovog rješenja.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t>U Bjelovaru,  8. kolovoza  2017.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AC27E6" w:rsidP="00AC27E6" w:rsidR="00AC27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</w:p>
    <w:p w:rsidRDefault="00AC27E6" w:rsidP="00AC27E6" w:rsidR="00AC27E6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C27E6" w:rsidP="00AC27E6" w:rsidR="00AC27E6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7E6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96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St-161/2016-29</izvorni_sadrzaj>
    <derivirana_varijabla naziv="DomainObject.Oznaka_1">St-161/2016-29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</derivirana_varijabla>
  </DomainObject.Predmet.OstaliListNazivFormated>
  <DomainObject.Predmet.OstaliListNazivFormatedOIB>
    <izvorni_sadrzaj>
      <item>SANDRO ZVER, OIB 23497942863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OstaliListNazivFormatedOIB_1">
      <item>SANDRO ZVER, OIB 23497942863</item>
      <item>ŽUPANIJSKO DRŽAVNO ODVJETNIŠTVO U BJELOVARU</item>
      <item>Općinski sud u Slatini,Zemljišnoknjižni odjel</item>
      <item>FINA BJELOVAR</item>
      <item>računovodstvo-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St-161/2016-29</izvorni_sadrzaj>
    <derivirana_varijabla naziv="DomainObject.PoslovniBrojDokumenta_1">St-161/2016-29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9842C-667C-42B9-B17A-E32CB9436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1174</properties:Characters>
  <properties:Lines>50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2017-08-08T12:07:00Z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St-161/2016-29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