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7d96" w14:paraId="3e47d96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4A1BE0" w:rsidRPr="004A1BE0">
        <w:rPr>
          <w:b/>
          <w:sz w:val="24"/>
        </w:rPr>
        <w:t>SALVEO d.o.o.</w:t>
      </w:r>
      <w:r w:rsidRPr="003D5956">
        <w:rPr>
          <w:b/>
          <w:sz w:val="24"/>
        </w:rPr>
        <w:t xml:space="preserve">, </w:t>
      </w:r>
      <w:r w:rsidR="004A1BE0" w:rsidRPr="004A1BE0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4A1BE0" w:rsidRPr="004A1BE0">
        <w:rPr>
          <w:b/>
          <w:sz w:val="24"/>
        </w:rPr>
        <w:t>Crkvena 16</w:t>
      </w:r>
      <w:r w:rsidRPr="003D5956">
        <w:rPr>
          <w:b/>
          <w:sz w:val="24"/>
        </w:rPr>
        <w:t xml:space="preserve">, MBS: </w:t>
      </w:r>
      <w:r w:rsidR="004A1BE0" w:rsidRPr="004A1BE0">
        <w:rPr>
          <w:b/>
          <w:sz w:val="24"/>
        </w:rPr>
        <w:t>030040472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4A1BE0" w:rsidRPr="004A1BE0">
        <w:rPr>
          <w:b/>
          <w:sz w:val="24"/>
        </w:rPr>
        <w:t>86940602661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47BB8">
        <w:rPr>
          <w:sz w:val="24"/>
        </w:rPr>
        <w:t>21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4A1BE0" w:rsidRPr="004A1BE0">
        <w:rPr>
          <w:b/>
        </w:rPr>
        <w:t xml:space="preserve">Saša </w:t>
      </w:r>
      <w:proofErr w:type="spellStart"/>
      <w:r w:rsidR="004A1BE0" w:rsidRPr="004A1BE0">
        <w:rPr>
          <w:b/>
        </w:rPr>
        <w:t>Šešum</w:t>
      </w:r>
      <w:proofErr w:type="spellEnd"/>
      <w:r w:rsidR="004A1BE0" w:rsidRPr="004A1BE0">
        <w:rPr>
          <w:b/>
        </w:rPr>
        <w:t>, OIB: 24163240474</w:t>
      </w:r>
      <w:r w:rsidRPr="00754992">
        <w:rPr>
          <w:b/>
        </w:rPr>
        <w:t xml:space="preserve">, </w:t>
      </w:r>
      <w:r w:rsidR="004A1BE0" w:rsidRPr="004A1BE0">
        <w:rPr>
          <w:b/>
        </w:rPr>
        <w:t>Osijek, Crkvena 16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4A1BE0">
        <w:rPr>
          <w:b/>
        </w:rPr>
        <w:t>SALVEO d.o.o., Osijek, Crkvena 16, MBS: 030040472</w:t>
      </w:r>
      <w:r w:rsidR="004A1BE0">
        <w:t xml:space="preserve">, </w:t>
      </w:r>
      <w:r w:rsidR="004A1BE0">
        <w:rPr>
          <w:b/>
        </w:rPr>
        <w:t>OIB: 86940602661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4A1BE0">
        <w:rPr>
          <w:b/>
        </w:rPr>
        <w:t xml:space="preserve">Saša </w:t>
      </w:r>
      <w:proofErr w:type="spellStart"/>
      <w:r w:rsidR="004A1BE0">
        <w:rPr>
          <w:b/>
        </w:rPr>
        <w:t>Šešum</w:t>
      </w:r>
      <w:proofErr w:type="spellEnd"/>
      <w:r w:rsidR="004A1BE0">
        <w:rPr>
          <w:b/>
        </w:rPr>
        <w:t>, Osijek, Crkvena 16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4A1BE0">
        <w:rPr>
          <w:b/>
        </w:rPr>
        <w:t xml:space="preserve">Saša </w:t>
      </w:r>
      <w:proofErr w:type="spellStart"/>
      <w:r w:rsidR="004A1BE0">
        <w:rPr>
          <w:b/>
        </w:rPr>
        <w:t>Šešum</w:t>
      </w:r>
      <w:proofErr w:type="spellEnd"/>
      <w:r w:rsidR="004A1BE0">
        <w:rPr>
          <w:b/>
        </w:rPr>
        <w:t>, Osijek, Crkvena 16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4A1BE0">
        <w:rPr>
          <w:b/>
        </w:rPr>
        <w:t xml:space="preserve">Saša </w:t>
      </w:r>
      <w:proofErr w:type="spellStart"/>
      <w:r w:rsidR="004A1BE0">
        <w:rPr>
          <w:b/>
        </w:rPr>
        <w:t>Šešum</w:t>
      </w:r>
      <w:proofErr w:type="spellEnd"/>
      <w:r w:rsidR="004A1BE0">
        <w:rPr>
          <w:b/>
        </w:rPr>
        <w:t>, Osijek, Crkvena 16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4A1BE0">
        <w:rPr>
          <w:b/>
        </w:rPr>
        <w:t xml:space="preserve">Saša </w:t>
      </w:r>
      <w:proofErr w:type="spellStart"/>
      <w:r w:rsidR="004A1BE0">
        <w:rPr>
          <w:b/>
        </w:rPr>
        <w:t>Šešum</w:t>
      </w:r>
      <w:proofErr w:type="spellEnd"/>
      <w:r w:rsidR="004A1BE0">
        <w:rPr>
          <w:b/>
        </w:rPr>
        <w:t>, Osijek, Crkvena 16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47BB8">
        <w:rPr>
          <w:sz w:val="24"/>
        </w:rPr>
        <w:t>21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047BB8" w:rsidRPr="004A1BE0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4A1BE0" w:rsidRPr="004A1BE0">
        <w:t xml:space="preserve">Saša </w:t>
      </w:r>
      <w:proofErr w:type="spellStart"/>
      <w:r w:rsidR="004A1BE0" w:rsidRPr="004A1BE0">
        <w:t>Šešum</w:t>
      </w:r>
      <w:proofErr w:type="spellEnd"/>
      <w:r w:rsidR="004A1BE0" w:rsidRPr="004A1BE0">
        <w:t>, Osijek, Crkvena 16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54F2C">
        <w:t>21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F0C" w:rsidR="00C45F0C">
      <w:r>
        <w:separator/>
      </w:r>
    </w:p>
  </w:endnote>
  <w:endnote w:id="0" w:type="continuationSeparator">
    <w:p w:rsidRDefault="00C45F0C" w:rsidR="00C45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F0C" w:rsidR="00C45F0C">
      <w:r>
        <w:separator/>
      </w:r>
    </w:p>
  </w:footnote>
  <w:footnote w:id="0" w:type="continuationSeparator">
    <w:p w:rsidRDefault="00C45F0C" w:rsidR="00C45F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5F0C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3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4C8D">
      <w:t>6 St-</w:t>
    </w:r>
    <w:r w:rsidR="00993EC0">
      <w:t>92</w:t>
    </w:r>
    <w:r w:rsidR="00F67435">
      <w:t>6</w:t>
    </w:r>
    <w:r w:rsidR="00684C8D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93EC0">
      <w:t>92</w:t>
    </w:r>
    <w:r w:rsidR="00F67435">
      <w:t>6</w:t>
    </w:r>
    <w:r>
      <w:t>/16-3</w:t>
    </w:r>
  </w:p>
  <w:p w:rsidRDefault="00C45F0C" w:rsidP="00546D11" w:rsidR="00546D11">
    <w:pPr>
      <w:jc w:val="right"/>
    </w:pPr>
  </w:p>
  <w:p w:rsidRDefault="00C45F0C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7852"/>
    <w:rsid w:val="0009759A"/>
    <w:rsid w:val="00154F2C"/>
    <w:rsid w:val="001607D2"/>
    <w:rsid w:val="001633A9"/>
    <w:rsid w:val="001743E4"/>
    <w:rsid w:val="001A3B3E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A1BE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478A3"/>
    <w:rsid w:val="00684C8D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A6465"/>
    <w:rsid w:val="00BC1AD9"/>
    <w:rsid w:val="00C45F0C"/>
    <w:rsid w:val="00C82903"/>
    <w:rsid w:val="00CC23B8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3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C23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23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3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3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3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C23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23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3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3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SALVEO d.o.o. za trgovinu i usluge</izvorni_sadrzaj>
    <derivirana_varijabla naziv="DomainObject.Predmet.ProtustrankaFormated_1">  SALVEO d.o.o. za trgovinu i usluge</derivirana_varijabla>
  </DomainObject.Predmet.ProtustrankaFormated>
  <DomainObject.Predmet.ProtustrankaFormatedOIB>
    <izvorni_sadrzaj>  SALVEO d.o.o. za trgovinu i usluge, OIB 86940602661</izvorni_sadrzaj>
    <derivirana_varijabla naziv="DomainObject.Predmet.ProtustrankaFormatedOIB_1">  SALVEO d.o.o. za trgovinu i usluge, OIB 86940602661</derivirana_varijabla>
  </DomainObject.Predmet.ProtustrankaFormatedOIB>
  <DomainObject.Predmet.ProtustrankaFormatedWithAdress>
    <izvorni_sadrzaj> SALVEO d.o.o. za trgovinu i usluge, Crkvena 16, 31000 Osijek</izvorni_sadrzaj>
    <derivirana_varijabla naziv="DomainObject.Predmet.ProtustrankaFormatedWithAdress_1"> SALVEO d.o.o. za trgovinu i usluge, Crkvena 16, 31000 Osijek</derivirana_varijabla>
  </DomainObject.Predmet.ProtustrankaFormatedWithAdress>
  <DomainObject.Predmet.ProtustrankaFormatedWithAdressOIB>
    <izvorni_sadrzaj> SALVEO d.o.o. za trgovinu i usluge, OIB 86940602661, Crkvena 16, 31000 Osijek</izvorni_sadrzaj>
    <derivirana_varijabla naziv="DomainObject.Predmet.ProtustrankaFormatedWithAdressOIB_1"> SALVEO d.o.o. za trgovinu i usluge, OIB 86940602661, Crkvena 16, 31000 Osijek</derivirana_varijabla>
  </DomainObject.Predmet.ProtustrankaFormatedWithAdressOIB>
  <DomainObject.Predmet.ProtustrankaWithAdress>
    <izvorni_sadrzaj>SALVEO d.o.o. za trgovinu i usluge Crkvena 16, 31000 Osijek</izvorni_sadrzaj>
    <derivirana_varijabla naziv="DomainObject.Predmet.ProtustrankaWithAdress_1">SALVEO d.o.o. za trgovinu i usluge Crkvena 16, 31000 Osijek</derivirana_varijabla>
  </DomainObject.Predmet.ProtustrankaWithAdress>
  <DomainObject.Predmet.ProtustrankaWithAdressOIB>
    <izvorni_sadrzaj>SALVEO d.o.o. za trgovinu i usluge, OIB 86940602661, Crkvena 16, 31000 Osijek</izvorni_sadrzaj>
    <derivirana_varijabla naziv="DomainObject.Predmet.ProtustrankaWithAdressOIB_1">SALVEO d.o.o. za trgovinu i usluge, OIB 86940602661, Crkvena 16, 31000 Osijek</derivirana_varijabla>
  </DomainObject.Predmet.ProtustrankaWithAdressOIB>
  <DomainObject.Predmet.ProtustrankaNazivFormated>
    <izvorni_sadrzaj>SALVEO d.o.o. za trgovinu i usluge</izvorni_sadrzaj>
    <derivirana_varijabla naziv="DomainObject.Predmet.ProtustrankaNazivFormated_1">SALVEO d.o.o. za trgovinu i usluge</derivirana_varijabla>
  </DomainObject.Predmet.ProtustrankaNazivFormated>
  <DomainObject.Predmet.ProtustrankaNazivFormatedOIB>
    <izvorni_sadrzaj>SALVEO d.o.o. za trgovinu i usluge, OIB 86940602661</izvorni_sadrzaj>
    <derivirana_varijabla naziv="DomainObject.Predmet.ProtustrankaNazivFormatedOIB_1">SALVEO d.o.o. za trgovinu i usluge, OIB 86940602661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SALVEO d.o.o. za trgovinu i usluge</item>
    </izvorni_sadrzaj>
    <derivirana_varijabla naziv="DomainObject.Predmet.ProtuStrankaListFormated_1">
      <item>SALVEO d.o.o. za trgovinu i usluge</item>
    </derivirana_varijabla>
  </DomainObject.Predmet.ProtuStrankaListFormated>
  <DomainObject.Predmet.ProtuStrankaListFormatedOIB>
    <izvorni_sadrzaj>
      <item>SALVEO d.o.o. za trgovinu i usluge, OIB 86940602661</item>
    </izvorni_sadrzaj>
    <derivirana_varijabla naziv="DomainObject.Predmet.ProtuStrankaListFormatedOIB_1">
      <item>SALVEO d.o.o. za trgovinu i usluge, OIB 86940602661</item>
    </derivirana_varijabla>
  </DomainObject.Predmet.ProtuStrankaListFormatedOIB>
  <DomainObject.Predmet.ProtuStrankaListFormatedWithAdress>
    <izvorni_sadrzaj>
      <item>SALVEO d.o.o. za trgovinu i usluge, Crkvena 16, 31000 Osijek</item>
    </izvorni_sadrzaj>
    <derivirana_varijabla naziv="DomainObject.Predmet.ProtuStrankaListFormatedWithAdress_1">
      <item>SALVEO d.o.o. za trgovinu i usluge, Crkvena 16, 31000 Osijek</item>
    </derivirana_varijabla>
  </DomainObject.Predmet.ProtuStrankaListFormatedWithAdress>
  <DomainObject.Predmet.ProtuStrankaListFormatedWithAdressOIB>
    <izvorni_sadrzaj>
      <item>SALVEO d.o.o. za trgovinu i usluge, OIB 86940602661, Crkvena 16, 31000 Osijek</item>
    </izvorni_sadrzaj>
    <derivirana_varijabla naziv="DomainObject.Predmet.ProtuStrankaListFormatedWithAdressOIB_1">
      <item>SALVEO d.o.o. za trgovinu i usluge, OIB 86940602661, Crkvena 16, 31000 Osijek</item>
    </derivirana_varijabla>
  </DomainObject.Predmet.ProtuStrankaListFormatedWithAdressOIB>
  <DomainObject.Predmet.ProtuStrankaListNazivFormated>
    <izvorni_sadrzaj>
      <item>SALVEO d.o.o. za trgovinu i usluge</item>
    </izvorni_sadrzaj>
    <derivirana_varijabla naziv="DomainObject.Predmet.ProtuStrankaListNazivFormated_1">
      <item>SALVEO d.o.o. za trgovinu i usluge</item>
    </derivirana_varijabla>
  </DomainObject.Predmet.ProtuStrankaListNazivFormated>
  <DomainObject.Predmet.ProtuStrankaListNazivFormatedOIB>
    <izvorni_sadrzaj>
      <item>SALVEO d.o.o. za trgovinu i usluge, OIB 86940602661</item>
    </izvorni_sadrzaj>
    <derivirana_varijabla naziv="DomainObject.Predmet.ProtuStrankaListNazivFormatedOIB_1">
      <item>SALVEO d.o.o. za trgovinu i usluge, OIB 86940602661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SALVEO d.o.o. za trgovinu i usluge</izvorni_sadrzaj>
    <derivirana_varijabla naziv="DomainObject.Predmet.ProtustrankaIDrugi_1">SALVEO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SALVEO d.o.o. za trgovinu i usluge, OIB 86940602661, Crkvena 16, 31000 Osijek</izvorni_sadrzaj>
    <derivirana_varijabla naziv="DomainObject.Predmet.ProtustrankaIDrugiAdressOIB_1">SALVEO d.o.o. za trgovinu i usluge, OIB 86940602661, Crkvena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SALVEO d.o.o. za trgovinu i usluge</item>
    </izvorni_sadrzaj>
    <derivirana_varijabla naziv="DomainObject.Predmet.SudioniciListNaziv_1">
      <item>FINA RC OSIJEK</item>
      <item>SALVEO d.o.o. za trgovinu i usluge</item>
    </derivirana_varijabla>
  </DomainObject.Predmet.SudioniciListNaziv>
  <DomainObject.Predmet.SudioniciListAdressOIB>
    <izvorni_sadrzaj>
      <item>FINA RC OSIJEK, OIB 85821130368</item>
      <item>SALVEO d.o.o. za trgovinu i usluge, OIB 86940602661, Crkvena 16,31000 Osijek</item>
    </izvorni_sadrzaj>
    <derivirana_varijabla naziv="DomainObject.Predmet.SudioniciListAdressOIB_1">
      <item>FINA RC OSIJEK, OIB 85821130368</item>
      <item>SALVEO d.o.o. za trgovinu i usluge, OIB 86940602661, Crkvena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86940602661</item>
    </izvorni_sadrzaj>
    <derivirana_varijabla naziv="DomainObject.Predmet.SudioniciListNazivOIB_1">
      <item>, OIB 85821130368</item>
      <item>, OIB 86940602661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C50EA-C86D-44C1-A6F4-3916473A6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2425</properties:Characters>
  <properties:Lines>107</properties:Lines>
  <properties:Paragraphs>24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2016-11-21T08:56:00Z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