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16f7" w14:paraId="8a416f7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A6472A">
        <w:t>958/18-3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6472A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A6472A">
        <w:rPr>
          <w:b/>
        </w:rPr>
        <w:t>METALELEKTRO d.o.o. Osijek, Zeleno polje 30, OIB: 80774349999, MBS: 030169586</w:t>
      </w:r>
      <w:r w:rsidR="006D606B">
        <w:t>, dana</w:t>
      </w:r>
      <w:r w:rsidR="004A6AAF">
        <w:t xml:space="preserve"> </w:t>
      </w:r>
      <w:r w:rsidR="00A6472A">
        <w:t>3</w:t>
      </w:r>
      <w:r w:rsidR="00472AB7">
        <w:t>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A6472A" w:rsidR="004B741D">
      <w:pPr>
        <w:jc w:val="center"/>
      </w:pPr>
      <w:r w:rsidRPr="00CC7F3D">
        <w:t>z a k l j u č i o  j e :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>
        <w:t>Zrinka Pandžić, Osijek, Kapucinska ulica 32, OIB: 23310422566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>
        <w:t xml:space="preserve">Zrinka Pandžić, Osijek, Kapucinska ulica 32, OIB: 23310422566 </w:t>
      </w:r>
      <w:r w:rsidR="002A6867">
        <w:t>ne 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(prokazni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z.z. dužnika </w:t>
      </w:r>
      <w:r>
        <w:t>Zrinka Pandžić, Osijek, Kapucinska ulica 32, OIB: 23310422566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6472A">
        <w:t>3</w:t>
      </w:r>
      <w:r w:rsidR="00472AB7">
        <w:t>. srpnja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6472A" w:rsidP="004B741D" w:rsidR="00A6472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A6472A">
      <w:pPr>
        <w:numPr>
          <w:ilvl w:val="0"/>
          <w:numId w:val="6"/>
        </w:numPr>
        <w:jc w:val="both"/>
      </w:pPr>
      <w:r>
        <w:t xml:space="preserve">z.z. dužnika </w:t>
      </w:r>
      <w:r w:rsidR="00A6472A">
        <w:t>Zrinka Pandžić, Osijek, Kapucinska ulica 32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74657E">
        <w:t>10</w:t>
      </w:r>
      <w:r w:rsidR="00B27C25">
        <w:t>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91D" w:rsidR="00A9091D">
      <w:r>
        <w:separator/>
      </w:r>
    </w:p>
  </w:endnote>
  <w:endnote w:id="0" w:type="continuationSeparator">
    <w:p w:rsidRDefault="00A9091D" w:rsidR="00A90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91D" w:rsidR="00A9091D">
      <w:r>
        <w:separator/>
      </w:r>
    </w:p>
  </w:footnote>
  <w:footnote w:id="0" w:type="continuationSeparator">
    <w:p w:rsidRDefault="00A9091D" w:rsidR="00A90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66D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21BC8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091D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566D9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6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6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6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6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St-958/2018</izvorni_sadrzaj>
    <derivirana_varijabla naziv="DomainObject.Predmet.OznakaBroj_1">St-958/2018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METALELEKTRO društvo s ograničenom odgovornošću za proizvodnju, trgovinu i usluge</izvorni_sadrzaj>
    <derivirana_varijabla naziv="DomainObject.Predmet.ProtustrankaFormated_1">  METALELEKTRO društvo s ograničenom odgovornošću za proizvodnju, trgovinu i usluge</derivirana_varijabla>
  </DomainObject.Predmet.ProtustrankaFormated>
  <DomainObject.Predmet.ProtustrankaFormatedOIB>
    <izvorni_sadrzaj>  METALELEKTRO društvo s ograničenom odgovornošću za proizvodnju, trgovinu i usluge, OIB 80774349999</izvorni_sadrzaj>
    <derivirana_varijabla naziv="DomainObject.Predmet.ProtustrankaFormatedOIB_1">  METALELEKTRO društvo s ograničenom odgovornošću za proizvodnju, trgovinu i usluge, OIB 80774349999</derivirana_varijabla>
  </DomainObject.Predmet.ProtustrankaFormatedOIB>
  <DomainObject.Predmet.ProtustrankaFormatedWithAdress>
    <izvorni_sadrzaj> METALELEKTRO društvo s ograničenom odgovornošću za proizvodnju, trgovinu i usluge, Zeleno polje 30, 31000 Osijek</izvorni_sadrzaj>
    <derivirana_varijabla naziv="DomainObject.Predmet.ProtustrankaFormatedWithAdress_1"> METALELEKTRO društvo s ograničenom odgovornošću za proizvodnju, trgovinu i usluge, Zeleno polje 30, 31000 Osijek</derivirana_varijabla>
  </DomainObject.Predmet.ProtustrankaFormatedWithAdress>
  <DomainObject.Predmet.ProtustrankaFormatedWithAdressOIB>
    <izvorni_sadrzaj> METALELEKTRO društvo s ograničenom odgovornošću za proizvodnju, trgovinu i usluge, OIB 80774349999, Zeleno polje 30, 31000 Osijek</izvorni_sadrzaj>
    <derivirana_varijabla naziv="DomainObject.Predmet.ProtustrankaFormatedWithAdressOIB_1"> METALELEKTRO društvo s ograničenom odgovornošću za proizvodnju, trgovinu i usluge, OIB 80774349999, Zeleno polje 30, 31000 Osijek</derivirana_varijabla>
  </DomainObject.Predmet.ProtustrankaFormatedWithAdressOIB>
  <DomainObject.Predmet.ProtustrankaWithAdress>
    <izvorni_sadrzaj>METALELEKTRO društvo s ograničenom odgovornošću za proizvodnju, trgovinu i usluge Zeleno polje 30, 31000 Osijek</izvorni_sadrzaj>
    <derivirana_varijabla naziv="DomainObject.Predmet.ProtustrankaWithAdress_1">METALELEKTRO društvo s ograničenom odgovornošću za proizvodnju, trgovinu i usluge Zeleno polje 30, 31000 Osijek</derivirana_varijabla>
  </DomainObject.Predmet.ProtustrankaWithAdress>
  <DomainObject.Predmet.ProtustrankaWithAdressOIB>
    <izvorni_sadrzaj>METALELEKTRO društvo s ograničenom odgovornošću za proizvodnju, trgovinu i usluge, OIB 80774349999, Zeleno polje 30, 31000 Osijek</izvorni_sadrzaj>
    <derivirana_varijabla naziv="DomainObject.Predmet.ProtustrankaWithAdressOIB_1">METALELEKTRO društvo s ograničenom odgovornošću za proizvodnju, trgovinu i usluge, OIB 80774349999, Zeleno polje 30, 31000 Osijek</derivirana_varijabla>
  </DomainObject.Predmet.ProtustrankaWithAdressOIB>
  <DomainObject.Predmet.ProtustrankaNazivFormated>
    <izvorni_sadrzaj>METALELEKTRO društvo s ograničenom odgovornošću za proizvodnju, trgovinu i usluge</izvorni_sadrzaj>
    <derivirana_varijabla naziv="DomainObject.Predmet.ProtustrankaNazivFormated_1">METALELEKTRO društvo s ograničenom odgovornošću za proizvodnju, trgovinu i usluge</derivirana_varijabla>
  </DomainObject.Predmet.ProtustrankaNazivFormated>
  <DomainObject.Predmet.ProtustrankaNazivFormatedOIB>
    <izvorni_sadrzaj>METALELEKTRO društvo s ograničenom odgovornošću za proizvodnju, trgovinu i usluge, OIB 80774349999</izvorni_sadrzaj>
    <derivirana_varijabla naziv="DomainObject.Predmet.ProtustrankaNazivFormatedOIB_1">METALELEKTRO društvo s ograničenom odgovornošću za proizvodnju, trgovinu i usluge, OIB 80774349999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METALELEKTRO društvo s ograničenom odgovornošću za proizvodnju, trgovinu i usluge</item>
    </izvorni_sadrzaj>
    <derivirana_varijabla naziv="DomainObject.Predmet.ProtuStrankaListFormated_1">
      <item>METALELEKTRO društvo s ograničenom odgovornošću za proizvodnju, trgovinu i usluge</item>
    </derivirana_varijabla>
  </DomainObject.Predmet.ProtuStrankaListFormated>
  <DomainObject.Predmet.ProtuStrankaListFormatedOIB>
    <izvorni_sadrzaj>
      <item>METALELEKTRO društvo s ograničenom odgovornošću za proizvodnju, trgovinu i usluge, OIB 80774349999</item>
    </izvorni_sadrzaj>
    <derivirana_varijabla naziv="DomainObject.Predmet.ProtuStrankaListFormatedOIB_1">
      <item>METALELEKTRO društvo s ograničenom odgovornošću za proizvodnju, trgovinu i usluge, OIB 80774349999</item>
    </derivirana_varijabla>
  </DomainObject.Predmet.ProtuStrankaListFormatedOIB>
  <DomainObject.Predmet.ProtuStrankaListFormatedWithAdress>
    <izvorni_sadrzaj>
      <item>METALELEKTRO društvo s ograničenom odgovornošću za proizvodnju, trgovinu i usluge, Zeleno polje 30, 31000 Osijek</item>
    </izvorni_sadrzaj>
    <derivirana_varijabla naziv="DomainObject.Predmet.ProtuStrankaListFormatedWithAdress_1">
      <item>METALELEKTRO društvo s ograničenom odgovornošću za proizvodnju, trgovinu i usluge, Zeleno polje 30, 31000 Osijek</item>
    </derivirana_varijabla>
  </DomainObject.Predmet.ProtuStrankaListFormatedWithAdress>
  <DomainObject.Predmet.ProtuStrankaListFormatedWithAdressOIB>
    <izvorni_sadrzaj>
      <item>METALELEKTRO društvo s ograničenom odgovornošću za proizvodnju, trgovinu i usluge, OIB 80774349999, Zeleno polje 30, 31000 Osijek</item>
    </izvorni_sadrzaj>
    <derivirana_varijabla naziv="DomainObject.Predmet.ProtuStrankaListFormatedWithAdressOIB_1">
      <item>METALELEKTRO društvo s ograničenom odgovornošću za proizvodnju, trgovinu i usluge, OIB 80774349999, Zeleno polje 30, 31000 Osijek</item>
    </derivirana_varijabla>
  </DomainObject.Predmet.ProtuStrankaListFormatedWithAdressOIB>
  <DomainObject.Predmet.ProtuStrankaListNazivFormated>
    <izvorni_sadrzaj>
      <item>METALELEKTRO društvo s ograničenom odgovornošću za proizvodnju, trgovinu i usluge</item>
    </izvorni_sadrzaj>
    <derivirana_varijabla naziv="DomainObject.Predmet.ProtuStrankaListNazivFormated_1">
      <item>METALELEKTRO društvo s ograničenom odgovornošću za proizvodnju, trgovinu i usluge</item>
    </derivirana_varijabla>
  </DomainObject.Predmet.ProtuStrankaListNazivFormated>
  <DomainObject.Predmet.ProtuStrankaListNazivFormatedOIB>
    <izvorni_sadrzaj>
      <item>METALELEKTRO društvo s ograničenom odgovornošću za proizvodnju, trgovinu i usluge, OIB 80774349999</item>
    </izvorni_sadrzaj>
    <derivirana_varijabla naziv="DomainObject.Predmet.ProtuStrankaListNazivFormatedOIB_1">
      <item>METALELEKTRO društvo s ograničenom odgovornošću za proizvodnju, trgovinu i usluge, OIB 80774349999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METALELEKTRO društvo s ograničenom odgovornošću za proizvodnju, trgovinu i usluge</izvorni_sadrzaj>
    <derivirana_varijabla naziv="DomainObject.Predmet.ProtustrankaIDrugi_1">METALELEKTRO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METALELEKTRO društvo s ograničenom odgovornošću za proizvodnju, trgovinu i usluge, OIB 80774349999, Zeleno polje 30, 31000 Osijek</izvorni_sadrzaj>
    <derivirana_varijabla naziv="DomainObject.Predmet.ProtustrankaIDrugiAdressOIB_1">METALELEKTRO društvo s ograničenom odgovornošću za proizvodnju, trgovinu i usluge, OIB 80774349999, Zeleno polje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METALELEKTRO društvo s ograničenom odgovornošću za proizvodnju, trgovinu i usluge</item>
    </izvorni_sadrzaj>
    <derivirana_varijabla naziv="DomainObject.Predmet.SudioniciListNaziv_1">
      <item>FINA RC OSIJEK</item>
      <item>METALELEKTRO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METALELEKTRO društvo s ograničenom odgovornošću za proizvodnju, trgovinu i usluge, OIB 80774349999, Zeleno polje 30,31000 Osijek</item>
    </izvorni_sadrzaj>
    <derivirana_varijabla naziv="DomainObject.Predmet.SudioniciListAdressOIB_1">
      <item>FINA RC OSIJEK, OIB 85821130368</item>
      <item>METALELEKTRO društvo s ograničenom odgovornošću za proizvodnju, trgovinu i usluge, OIB 80774349999, Zeleno polje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80774349999</item>
    </izvorni_sadrzaj>
    <derivirana_varijabla naziv="DomainObject.Predmet.SudioniciListNazivOIB_1">
      <item>, OIB 85821130368</item>
      <item>, OIB 80774349999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23DBE-691C-4400-9716-6C58B513C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336</properties:Words>
  <properties:Characters>1643</properties:Characters>
  <properties:Lines>120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2018-07-03T05:53:00Z</cp:lastPrinted>
  <dcterms:modified xmlns:xsi="http://www.w3.org/2001/XMLSchema-instance" xsi:type="dcterms:W3CDTF">2018-07-03T05:54:00Z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