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bca9" w14:paraId="209bca9" w:rsidRDefault="00466A5D" w:rsidP="00466A5D" w:rsidR="00466A5D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466A5D" w:rsidP="00466A5D" w:rsidR="00466A5D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466A5D" w:rsidP="00466A5D" w:rsidR="00466A5D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466A5D" w:rsidP="00466A5D" w:rsidR="00466A5D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  Posl.br.: 2 St-</w:t>
      </w:r>
      <w:r>
        <w:rPr>
          <w:sz w:val="23"/>
          <w:szCs w:val="23"/>
        </w:rPr>
        <w:t>1166</w:t>
      </w:r>
      <w:r w:rsidRPr="00ED131D">
        <w:rPr>
          <w:sz w:val="23"/>
          <w:szCs w:val="23"/>
        </w:rPr>
        <w:t>/15-</w:t>
      </w:r>
      <w:r>
        <w:rPr>
          <w:sz w:val="23"/>
          <w:szCs w:val="23"/>
        </w:rPr>
        <w:t>10</w:t>
      </w:r>
    </w:p>
    <w:p w:rsidRDefault="00466A5D" w:rsidP="00466A5D" w:rsidR="00466A5D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466A5D" w:rsidP="00466A5D" w:rsidR="00466A5D" w:rsidRPr="00ED131D">
      <w:pPr>
        <w:jc w:val="both"/>
        <w:rPr>
          <w:sz w:val="23"/>
          <w:szCs w:val="23"/>
        </w:rPr>
      </w:pPr>
    </w:p>
    <w:p w:rsidRDefault="00466A5D" w:rsidP="00466A5D" w:rsidR="00466A5D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466A5D" w:rsidP="00466A5D" w:rsidR="00466A5D" w:rsidRPr="00ED131D">
      <w:pPr>
        <w:rPr>
          <w:sz w:val="23"/>
          <w:szCs w:val="23"/>
        </w:rPr>
      </w:pPr>
    </w:p>
    <w:p w:rsidRDefault="00466A5D" w:rsidP="00466A5D" w:rsidR="00466A5D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466A5D" w:rsidP="00466A5D" w:rsidR="00466A5D" w:rsidRPr="00ED131D">
      <w:pPr>
        <w:rPr>
          <w:sz w:val="23"/>
          <w:szCs w:val="23"/>
        </w:rPr>
      </w:pPr>
    </w:p>
    <w:p w:rsidRDefault="00466A5D" w:rsidP="00466A5D" w:rsidR="00466A5D" w:rsidRPr="00C91F1F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="004668C1">
        <w:rPr>
          <w:sz w:val="23"/>
          <w:szCs w:val="23"/>
        </w:rPr>
        <w:t>SAFET HALITAJ d.o.o., Žminj, Krničari 5, OIB: 87530160217</w:t>
      </w:r>
      <w:r w:rsidRPr="00C91F1F">
        <w:rPr>
          <w:sz w:val="23"/>
          <w:szCs w:val="23"/>
        </w:rPr>
        <w:t xml:space="preserve">, 8. ožujka 2016. </w:t>
      </w:r>
    </w:p>
    <w:p w:rsidRDefault="00466A5D" w:rsidP="00466A5D" w:rsidR="00466A5D" w:rsidRPr="00ED131D">
      <w:pPr>
        <w:jc w:val="both"/>
        <w:rPr>
          <w:sz w:val="23"/>
          <w:szCs w:val="23"/>
        </w:rPr>
      </w:pPr>
    </w:p>
    <w:p w:rsidRDefault="00466A5D" w:rsidP="00466A5D" w:rsidR="00466A5D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466A5D" w:rsidP="00466A5D" w:rsidR="00466A5D" w:rsidRPr="00ED131D">
      <w:pPr>
        <w:jc w:val="center"/>
        <w:rPr>
          <w:sz w:val="23"/>
          <w:szCs w:val="23"/>
        </w:rPr>
      </w:pPr>
    </w:p>
    <w:p w:rsidRDefault="00466A5D" w:rsidP="00466A5D" w:rsidR="00466A5D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dužnikom </w:t>
      </w:r>
      <w:r w:rsidR="004668C1">
        <w:rPr>
          <w:sz w:val="23"/>
          <w:szCs w:val="23"/>
        </w:rPr>
        <w:t>SAFET HALITAJ d.o.o., Žminj, Krničari 5, OIB: 87530160217</w:t>
      </w:r>
      <w:r w:rsidRPr="00ED131D">
        <w:rPr>
          <w:sz w:val="23"/>
          <w:szCs w:val="23"/>
        </w:rPr>
        <w:t>.</w:t>
      </w:r>
    </w:p>
    <w:p w:rsidRDefault="00466A5D" w:rsidP="00466A5D" w:rsidR="00466A5D" w:rsidRPr="00ED131D">
      <w:pPr>
        <w:ind w:firstLine="720"/>
        <w:jc w:val="both"/>
        <w:rPr>
          <w:sz w:val="23"/>
          <w:szCs w:val="23"/>
        </w:rPr>
      </w:pPr>
    </w:p>
    <w:p w:rsidRDefault="00466A5D" w:rsidP="00466A5D" w:rsidR="00466A5D" w:rsidRPr="007D4516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  <w:t xml:space="preserve">Za stečajnog upravitelja imenuje se </w:t>
      </w:r>
      <w:r w:rsidR="007D4516" w:rsidRPr="007D4516">
        <w:rPr>
          <w:sz w:val="23"/>
          <w:szCs w:val="23"/>
        </w:rPr>
        <w:t>Damir Debeljuh</w:t>
      </w:r>
      <w:r w:rsidRPr="007D4516">
        <w:rPr>
          <w:sz w:val="23"/>
          <w:szCs w:val="23"/>
        </w:rPr>
        <w:t xml:space="preserve">, </w:t>
      </w:r>
      <w:r w:rsidR="007D4516" w:rsidRPr="007D4516">
        <w:rPr>
          <w:sz w:val="23"/>
          <w:szCs w:val="23"/>
        </w:rPr>
        <w:t>Pula, Laginjina 6</w:t>
      </w:r>
      <w:r w:rsidRPr="007D4516">
        <w:rPr>
          <w:sz w:val="23"/>
          <w:szCs w:val="23"/>
        </w:rPr>
        <w:t xml:space="preserve">, OIB: </w:t>
      </w:r>
      <w:r w:rsidR="007D4516" w:rsidRPr="007D4516">
        <w:rPr>
          <w:sz w:val="23"/>
          <w:szCs w:val="23"/>
        </w:rPr>
        <w:t>29203139768</w:t>
      </w:r>
      <w:r w:rsidRPr="007D4516">
        <w:rPr>
          <w:sz w:val="23"/>
          <w:szCs w:val="23"/>
        </w:rPr>
        <w:t>.</w:t>
      </w:r>
    </w:p>
    <w:p w:rsidRDefault="00466A5D" w:rsidP="00466A5D" w:rsidR="00466A5D" w:rsidRPr="007D4516">
      <w:pPr>
        <w:ind w:firstLine="720"/>
        <w:jc w:val="both"/>
        <w:rPr>
          <w:bCs w:val="false"/>
          <w:sz w:val="23"/>
          <w:szCs w:val="23"/>
        </w:rPr>
      </w:pPr>
    </w:p>
    <w:p w:rsidRDefault="00466A5D" w:rsidP="00466A5D" w:rsidR="00466A5D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="004668C1">
        <w:rPr>
          <w:sz w:val="23"/>
          <w:szCs w:val="23"/>
        </w:rPr>
        <w:t>SAFET HALITAJ d.o.o., Žminj, Krničari 5, OIB: 87530160217</w:t>
      </w:r>
      <w:r w:rsidRPr="00ED131D">
        <w:rPr>
          <w:sz w:val="23"/>
          <w:szCs w:val="23"/>
        </w:rPr>
        <w:t>.</w:t>
      </w:r>
    </w:p>
    <w:p w:rsidRDefault="00466A5D" w:rsidP="00466A5D" w:rsidR="00466A5D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466A5D" w:rsidP="00466A5D" w:rsidR="00466A5D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466A5D" w:rsidP="00466A5D" w:rsidR="00466A5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466A5D" w:rsidP="00466A5D" w:rsidR="00466A5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466A5D" w:rsidP="00466A5D" w:rsidR="00466A5D" w:rsidRPr="00ED131D">
      <w:pPr>
        <w:jc w:val="both"/>
        <w:rPr>
          <w:bCs w:val="false"/>
          <w:sz w:val="23"/>
          <w:szCs w:val="23"/>
        </w:rPr>
      </w:pPr>
    </w:p>
    <w:p w:rsidRDefault="00466A5D" w:rsidP="00466A5D" w:rsidR="00466A5D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466A5D" w:rsidP="00466A5D" w:rsidR="00466A5D" w:rsidRPr="00ED131D">
      <w:pPr>
        <w:rPr>
          <w:bCs w:val="false"/>
          <w:sz w:val="23"/>
          <w:szCs w:val="23"/>
        </w:rPr>
      </w:pPr>
    </w:p>
    <w:p w:rsidRDefault="00466A5D" w:rsidP="00466A5D" w:rsidR="00466A5D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 w:rsidR="004668C1">
        <w:rPr>
          <w:sz w:val="23"/>
          <w:szCs w:val="23"/>
        </w:rPr>
        <w:t>1166</w:t>
      </w:r>
      <w:r w:rsidRPr="00ED131D">
        <w:rPr>
          <w:sz w:val="23"/>
          <w:szCs w:val="23"/>
        </w:rPr>
        <w:t xml:space="preserve">/15-3 od </w:t>
      </w:r>
      <w:r w:rsidR="004668C1">
        <w:rPr>
          <w:sz w:val="23"/>
          <w:szCs w:val="23"/>
        </w:rPr>
        <w:t>16. prosinca</w:t>
      </w:r>
      <w:r w:rsidRPr="00ED131D">
        <w:rPr>
          <w:sz w:val="23"/>
          <w:szCs w:val="23"/>
        </w:rPr>
        <w:t xml:space="preserve"> 2015.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društvom </w:t>
      </w:r>
      <w:r w:rsidR="004668C1">
        <w:rPr>
          <w:sz w:val="23"/>
          <w:szCs w:val="23"/>
        </w:rPr>
        <w:t>SAFET HALITAJ d.o.o., Žminj, Krničari 5, OIB: 87530160217</w:t>
      </w:r>
      <w:r>
        <w:rPr>
          <w:sz w:val="23"/>
          <w:szCs w:val="23"/>
        </w:rPr>
        <w:t>.</w:t>
      </w:r>
    </w:p>
    <w:p w:rsidRDefault="00466A5D" w:rsidP="00466A5D" w:rsidR="00466A5D" w:rsidRPr="00ED131D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</w:t>
      </w:r>
      <w:r w:rsidR="004668C1">
        <w:rPr>
          <w:sz w:val="23"/>
          <w:szCs w:val="23"/>
        </w:rPr>
        <w:t>19. siječnja 2016</w:t>
      </w:r>
      <w:r>
        <w:rPr>
          <w:sz w:val="23"/>
          <w:szCs w:val="23"/>
        </w:rPr>
        <w:t xml:space="preserve">. g. nije pristupio nitko niti je zakonski zastupnik dužnika dostavio popis imovine. </w:t>
      </w:r>
    </w:p>
    <w:p w:rsidRDefault="00466A5D" w:rsidP="00466A5D" w:rsidR="00466A5D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466A5D" w:rsidP="00466A5D" w:rsidR="00466A5D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</w:t>
      </w:r>
      <w:r w:rsidR="004668C1">
        <w:rPr>
          <w:sz w:val="23"/>
          <w:szCs w:val="23"/>
        </w:rPr>
        <w:t>1166</w:t>
      </w:r>
      <w:r w:rsidRPr="00ED131D">
        <w:rPr>
          <w:sz w:val="23"/>
          <w:szCs w:val="23"/>
        </w:rPr>
        <w:t>/15-</w:t>
      </w:r>
      <w:r w:rsidR="004668C1"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27. siječnja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 </w:t>
      </w:r>
      <w:r w:rsidR="004668C1">
        <w:rPr>
          <w:sz w:val="23"/>
          <w:szCs w:val="23"/>
        </w:rPr>
        <w:t>SAFET HALITAJ d.o.o., Žminj, Krničari 5, OIB: 87530160217</w:t>
      </w:r>
      <w:r w:rsidRPr="00ED131D">
        <w:rPr>
          <w:sz w:val="23"/>
          <w:szCs w:val="23"/>
        </w:rPr>
        <w:t xml:space="preserve">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27. siječnja 2016</w:t>
      </w:r>
      <w:r w:rsidRPr="00ED131D">
        <w:rPr>
          <w:sz w:val="23"/>
          <w:szCs w:val="23"/>
        </w:rPr>
        <w:t xml:space="preserve">. g. </w:t>
      </w:r>
    </w:p>
    <w:p w:rsidRDefault="00466A5D" w:rsidP="00466A5D" w:rsidR="00466A5D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466A5D" w:rsidP="00466A5D" w:rsidR="00466A5D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466A5D" w:rsidP="00466A5D" w:rsidR="00466A5D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466A5D" w:rsidP="00466A5D" w:rsidR="00466A5D" w:rsidRPr="00ED131D">
      <w:pPr>
        <w:jc w:val="center"/>
        <w:rPr>
          <w:sz w:val="23"/>
          <w:szCs w:val="23"/>
        </w:rPr>
      </w:pPr>
    </w:p>
    <w:p w:rsidRDefault="00466A5D" w:rsidP="00466A5D" w:rsidR="00466A5D" w:rsidRPr="00ED131D">
      <w:pPr>
        <w:jc w:val="center"/>
        <w:rPr>
          <w:sz w:val="23"/>
          <w:szCs w:val="23"/>
        </w:rPr>
      </w:pPr>
    </w:p>
    <w:p w:rsidRDefault="00466A5D" w:rsidP="00466A5D" w:rsidR="00466A5D" w:rsidRPr="00ED131D">
      <w:pPr>
        <w:rPr>
          <w:sz w:val="23"/>
          <w:szCs w:val="23"/>
        </w:rPr>
      </w:pPr>
    </w:p>
    <w:p w:rsidRDefault="00466A5D" w:rsidP="00466A5D" w:rsidR="00466A5D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Pazinu, </w:t>
      </w:r>
      <w:r>
        <w:rPr>
          <w:sz w:val="23"/>
          <w:szCs w:val="23"/>
        </w:rPr>
        <w:t>8. ožujka</w:t>
      </w:r>
      <w:r w:rsidRPr="00ED131D">
        <w:rPr>
          <w:sz w:val="23"/>
          <w:szCs w:val="23"/>
        </w:rPr>
        <w:t xml:space="preserve"> 2016.</w:t>
      </w:r>
    </w:p>
    <w:p w:rsidRDefault="00466A5D" w:rsidP="00466A5D" w:rsidR="00466A5D" w:rsidRPr="00ED131D">
      <w:pPr>
        <w:ind w:firstLine="720" w:left="2880"/>
        <w:jc w:val="both"/>
        <w:rPr>
          <w:sz w:val="23"/>
          <w:szCs w:val="23"/>
        </w:rPr>
      </w:pPr>
    </w:p>
    <w:p w:rsidRDefault="00466A5D" w:rsidP="00466A5D" w:rsidR="00466A5D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466A5D" w:rsidP="00466A5D" w:rsidR="00466A5D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   Adrijana Labinjan Skok, v.r.</w:t>
      </w:r>
    </w:p>
    <w:p w:rsidRDefault="00466A5D" w:rsidP="00466A5D" w:rsidR="00466A5D" w:rsidRPr="00ED131D">
      <w:pPr>
        <w:jc w:val="both"/>
        <w:rPr>
          <w:sz w:val="23"/>
          <w:szCs w:val="23"/>
        </w:rPr>
      </w:pPr>
    </w:p>
    <w:p w:rsidRDefault="00466A5D" w:rsidP="00466A5D" w:rsidR="00466A5D">
      <w:pPr>
        <w:jc w:val="both"/>
        <w:rPr>
          <w:sz w:val="23"/>
          <w:szCs w:val="23"/>
        </w:rPr>
      </w:pPr>
    </w:p>
    <w:p w:rsidRDefault="00466A5D" w:rsidP="00466A5D" w:rsidR="00466A5D" w:rsidRPr="00ED131D">
      <w:pPr>
        <w:jc w:val="both"/>
        <w:rPr>
          <w:sz w:val="23"/>
          <w:szCs w:val="23"/>
        </w:rPr>
      </w:pPr>
    </w:p>
    <w:p w:rsidRDefault="00466A5D" w:rsidP="00466A5D" w:rsidR="00466A5D" w:rsidRPr="00ED131D">
      <w:pPr>
        <w:jc w:val="both"/>
        <w:rPr>
          <w:sz w:val="23"/>
          <w:szCs w:val="23"/>
        </w:rPr>
      </w:pPr>
    </w:p>
    <w:p w:rsidRDefault="00466A5D" w:rsidP="00466A5D" w:rsidR="00466A5D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466A5D" w:rsidP="00466A5D" w:rsidR="00466A5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466A5D" w:rsidP="00466A5D" w:rsidR="00466A5D" w:rsidRPr="00EA6F91">
      <w:pPr>
        <w:jc w:val="both"/>
        <w:rPr>
          <w:sz w:val="23"/>
          <w:szCs w:val="23"/>
        </w:rPr>
      </w:pPr>
    </w:p>
    <w:p w:rsidRDefault="00466A5D" w:rsidP="00466A5D" w:rsidR="00466A5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466A5D" w:rsidP="00466A5D" w:rsidR="00466A5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</w:t>
      </w:r>
      <w:r w:rsidR="004668C1">
        <w:rPr>
          <w:sz w:val="23"/>
          <w:szCs w:val="23"/>
        </w:rPr>
        <w:t>SAFET HALITAJ d.o.o., Žminj, Krničari 5</w:t>
      </w:r>
    </w:p>
    <w:p w:rsidRDefault="00466A5D" w:rsidP="00466A5D" w:rsidR="00466A5D" w:rsidRPr="004523B8">
      <w:pPr>
        <w:jc w:val="both"/>
        <w:rPr>
          <w:sz w:val="23"/>
          <w:szCs w:val="23"/>
        </w:rPr>
      </w:pPr>
      <w:r>
        <w:rPr>
          <w:sz w:val="23"/>
          <w:szCs w:val="23"/>
        </w:rPr>
        <w:t>- stečajni</w:t>
      </w:r>
      <w:r w:rsidRPr="004523B8">
        <w:rPr>
          <w:sz w:val="23"/>
          <w:szCs w:val="23"/>
        </w:rPr>
        <w:t xml:space="preserve"> upravitelj </w:t>
      </w:r>
      <w:r w:rsidR="007D4516" w:rsidRPr="007D4516">
        <w:rPr>
          <w:sz w:val="23"/>
          <w:szCs w:val="23"/>
        </w:rPr>
        <w:t>Damir Debeljuh, Pula, Laginjina 6</w:t>
      </w:r>
    </w:p>
    <w:p w:rsidRDefault="004668C1" w:rsidP="004668C1" w:rsidR="004668C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Ispostava </w:t>
      </w:r>
      <w:r>
        <w:rPr>
          <w:sz w:val="23"/>
          <w:szCs w:val="23"/>
        </w:rPr>
        <w:t>Pula, Porezno mjesto Rovinj, Rovinj, Pećine 6</w:t>
      </w:r>
    </w:p>
    <w:p w:rsidRDefault="004668C1" w:rsidP="004668C1" w:rsidR="004668C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</w:t>
      </w:r>
      <w:r w:rsidRPr="00EA6F91">
        <w:rPr>
          <w:sz w:val="23"/>
          <w:szCs w:val="23"/>
        </w:rPr>
        <w:t xml:space="preserve"> </w:t>
      </w:r>
      <w:r>
        <w:rPr>
          <w:sz w:val="23"/>
          <w:szCs w:val="23"/>
        </w:rPr>
        <w:t>Rovinj, Rovinj, Giordano Paliaga 2</w:t>
      </w:r>
    </w:p>
    <w:p w:rsidRDefault="00466A5D" w:rsidP="00466A5D" w:rsidR="00466A5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466A5D" w:rsidP="00466A5D" w:rsidR="00466A5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466A5D" w:rsidP="00466A5D" w:rsidR="00466A5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466A5D" w:rsidP="00466A5D" w:rsidR="00466A5D" w:rsidRPr="00ED131D">
      <w:pPr>
        <w:jc w:val="both"/>
        <w:rPr>
          <w:sz w:val="23"/>
          <w:szCs w:val="23"/>
        </w:rPr>
      </w:pPr>
    </w:p>
    <w:p w:rsidRDefault="00466A5D" w:rsidP="00466A5D" w:rsidR="00466A5D" w:rsidRPr="00ED131D">
      <w:pPr>
        <w:ind w:left="360"/>
        <w:jc w:val="both"/>
        <w:rPr>
          <w:sz w:val="23"/>
          <w:szCs w:val="23"/>
        </w:rPr>
      </w:pPr>
    </w:p>
    <w:p w:rsidRDefault="00466A5D" w:rsidP="00466A5D" w:rsidR="00466A5D" w:rsidRPr="00ED131D">
      <w:pPr>
        <w:jc w:val="both"/>
        <w:rPr>
          <w:sz w:val="23"/>
          <w:szCs w:val="23"/>
        </w:rPr>
      </w:pPr>
    </w:p>
    <w:p w:rsidRDefault="00466A5D" w:rsidP="00466A5D" w:rsidR="00466A5D" w:rsidRPr="00ED131D">
      <w:pPr>
        <w:rPr>
          <w:sz w:val="23"/>
          <w:szCs w:val="23"/>
        </w:rPr>
      </w:pPr>
    </w:p>
    <w:p w:rsidRDefault="00466A5D" w:rsidP="00466A5D" w:rsidR="00466A5D" w:rsidRPr="00ED131D">
      <w:pPr>
        <w:rPr>
          <w:sz w:val="23"/>
          <w:szCs w:val="23"/>
        </w:rPr>
      </w:pPr>
    </w:p>
    <w:p w:rsidRDefault="00466A5D" w:rsidP="00466A5D" w:rsidR="00466A5D" w:rsidRPr="00ED131D">
      <w:pPr>
        <w:rPr>
          <w:sz w:val="23"/>
          <w:szCs w:val="23"/>
        </w:rPr>
      </w:pPr>
    </w:p>
    <w:p w:rsidRDefault="00466A5D" w:rsidP="00466A5D" w:rsidR="00466A5D"/>
    <w:p w:rsidRDefault="00466A5D" w:rsidP="00466A5D" w:rsidR="00466A5D"/>
    <w:p w:rsidRDefault="00466A5D" w:rsidP="00466A5D" w:rsidR="00466A5D"/>
    <w:p w:rsidRDefault="00722227" w:rsidR="00500701"/>
    <w:sectPr w:rsidSect="004523B8" w:rsidR="00500701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A5D" w:rsidP="00466A5D" w:rsidR="00466A5D">
      <w:r>
        <w:separator/>
      </w:r>
    </w:p>
  </w:endnote>
  <w:endnote w:id="0" w:type="continuationSeparator">
    <w:p w:rsidRDefault="00466A5D" w:rsidP="00466A5D" w:rsidR="00466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A5D" w:rsidP="00466A5D" w:rsidR="00466A5D">
      <w:r>
        <w:separator/>
      </w:r>
    </w:p>
  </w:footnote>
  <w:footnote w:id="0" w:type="continuationSeparator">
    <w:p w:rsidRDefault="00466A5D" w:rsidP="00466A5D" w:rsidR="00466A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7D4516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22227">
          <w:rPr>
            <w:noProof/>
          </w:rPr>
          <w:t>2</w:t>
        </w:r>
        <w:r>
          <w:fldChar w:fldCharType="end"/>
        </w:r>
        <w:r>
          <w:tab/>
        </w:r>
        <w:r w:rsidR="00466A5D" w:rsidRPr="00ED131D">
          <w:rPr>
            <w:sz w:val="23"/>
            <w:szCs w:val="23"/>
          </w:rPr>
          <w:t>Posl.br.: 2 St-</w:t>
        </w:r>
        <w:r w:rsidR="00466A5D">
          <w:rPr>
            <w:sz w:val="23"/>
            <w:szCs w:val="23"/>
          </w:rPr>
          <w:t>1166</w:t>
        </w:r>
        <w:r w:rsidR="00466A5D" w:rsidRPr="00ED131D">
          <w:rPr>
            <w:sz w:val="23"/>
            <w:szCs w:val="23"/>
          </w:rPr>
          <w:t>/15-</w:t>
        </w:r>
        <w:r w:rsidR="00466A5D">
          <w:rPr>
            <w:sz w:val="23"/>
            <w:szCs w:val="23"/>
          </w:rPr>
          <w:t>10</w:t>
        </w:r>
      </w:p>
    </w:sdtContent>
  </w:sdt>
  <w:p w:rsidRDefault="0072222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516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A5D"/>
    <w:rsid w:val="004668C1"/>
    <w:rsid w:val="00466A5D"/>
    <w:rsid w:val="00554328"/>
    <w:rsid w:val="00722227"/>
    <w:rsid w:val="007D4516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6A5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6A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66A5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6A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6A5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6A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6A5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227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227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227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227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6A5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6A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6A5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6A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6A5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6A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6A5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227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227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227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227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St-1166/2015</izvorni_sadrzaj>
    <derivirana_varijabla naziv="DomainObject.Predmet.OznakaBroj_1">St-1166/2015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SAFET HALITAJ d.o.o. ŽMINJ</izvorni_sadrzaj>
    <derivirana_varijabla naziv="DomainObject.Predmet.ProtustrankaFormated_1">  SAFET HALITAJ d.o.o. ŽMINJ</derivirana_varijabla>
  </DomainObject.Predmet.ProtustrankaFormated>
  <DomainObject.Predmet.ProtustrankaFormatedOIB>
    <izvorni_sadrzaj>  SAFET HALITAJ d.o.o. ŽMINJ, OIB 87530160217</izvorni_sadrzaj>
    <derivirana_varijabla naziv="DomainObject.Predmet.ProtustrankaFormatedOIB_1">  SAFET HALITAJ d.o.o. ŽMINJ, OIB 87530160217</derivirana_varijabla>
  </DomainObject.Predmet.ProtustrankaFormatedOIB>
  <DomainObject.Predmet.ProtustrankaFormatedWithAdress>
    <izvorni_sadrzaj> SAFET HALITAJ d.o.o. ŽMINJ, Krničari, Krničari 5, 52341 Žminj</izvorni_sadrzaj>
    <derivirana_varijabla naziv="DomainObject.Predmet.ProtustrankaFormatedWithAdress_1"> SAFET HALITAJ d.o.o. ŽMINJ, Krničari, Krničari 5, 52341 Žminj</derivirana_varijabla>
  </DomainObject.Predmet.ProtustrankaFormatedWithAdress>
  <DomainObject.Predmet.ProtustrankaFormatedWithAdressOIB>
    <izvorni_sadrzaj> SAFET HALITAJ d.o.o. ŽMINJ, OIB 87530160217, Krničari, Krničari 5, 52341 Žminj</izvorni_sadrzaj>
    <derivirana_varijabla naziv="DomainObject.Predmet.ProtustrankaFormatedWithAdressOIB_1"> SAFET HALITAJ d.o.o. ŽMINJ, OIB 87530160217, Krničari, Krničari 5, 52341 Žminj</derivirana_varijabla>
  </DomainObject.Predmet.ProtustrankaFormatedWithAdressOIB>
  <DomainObject.Predmet.ProtustrankaWithAdress>
    <izvorni_sadrzaj>SAFET HALITAJ d.o.o. ŽMINJ Krničari, Krničari 5, 52341 Žminj</izvorni_sadrzaj>
    <derivirana_varijabla naziv="DomainObject.Predmet.ProtustrankaWithAdress_1">SAFET HALITAJ d.o.o. ŽMINJ Krničari, Krničari 5, 52341 Žminj</derivirana_varijabla>
  </DomainObject.Predmet.ProtustrankaWithAdress>
  <DomainObject.Predmet.ProtustrankaWithAdressOIB>
    <izvorni_sadrzaj>SAFET HALITAJ d.o.o. ŽMINJ, OIB 87530160217, Krničari, Krničari 5, 52341 Žminj</izvorni_sadrzaj>
    <derivirana_varijabla naziv="DomainObject.Predmet.ProtustrankaWithAdressOIB_1">SAFET HALITAJ d.o.o. ŽMINJ, OIB 87530160217, Krničari, Krničari 5, 52341 Žminj</derivirana_varijabla>
  </DomainObject.Predmet.ProtustrankaWithAdressOIB>
  <DomainObject.Predmet.ProtustrankaNazivFormated>
    <izvorni_sadrzaj>SAFET HALITAJ d.o.o. ŽMINJ</izvorni_sadrzaj>
    <derivirana_varijabla naziv="DomainObject.Predmet.ProtustrankaNazivFormated_1">SAFET HALITAJ d.o.o. ŽMINJ</derivirana_varijabla>
  </DomainObject.Predmet.ProtustrankaNazivFormated>
  <DomainObject.Predmet.ProtustrankaNazivFormatedOIB>
    <izvorni_sadrzaj>SAFET HALITAJ d.o.o. ŽMINJ, OIB 87530160217</izvorni_sadrzaj>
    <derivirana_varijabla naziv="DomainObject.Predmet.ProtustrankaNazivFormatedOIB_1">SAFET HALITAJ d.o.o. ŽMINJ, OIB 87530160217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6856.50</izvorni_sadrzaj>
    <derivirana_varijabla naziv="DomainObject.Predmet.TrenutnaVrijednost_1">6856.50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SAFET HALITAJ d.o.o. ŽMINJ</item>
    </izvorni_sadrzaj>
    <derivirana_varijabla naziv="DomainObject.Predmet.ProtuStrankaListFormated_1">
      <item>SAFET HALITAJ d.o.o. ŽMINJ</item>
    </derivirana_varijabla>
  </DomainObject.Predmet.ProtuStrankaListFormated>
  <DomainObject.Predmet.ProtuStrankaListFormatedOIB>
    <izvorni_sadrzaj>
      <item>SAFET HALITAJ d.o.o. ŽMINJ, OIB 87530160217</item>
    </izvorni_sadrzaj>
    <derivirana_varijabla naziv="DomainObject.Predmet.ProtuStrankaListFormatedOIB_1">
      <item>SAFET HALITAJ d.o.o. ŽMINJ, OIB 87530160217</item>
    </derivirana_varijabla>
  </DomainObject.Predmet.ProtuStrankaListFormatedOIB>
  <DomainObject.Predmet.ProtuStrankaListFormatedWithAdress>
    <izvorni_sadrzaj>
      <item>SAFET HALITAJ d.o.o. ŽMINJ, Krničari, Krničari 5, 52341 Žminj</item>
    </izvorni_sadrzaj>
    <derivirana_varijabla naziv="DomainObject.Predmet.ProtuStrankaListFormatedWithAdress_1">
      <item>SAFET HALITAJ d.o.o. ŽMINJ, Krničari, Krničari 5, 52341 Žminj</item>
    </derivirana_varijabla>
  </DomainObject.Predmet.ProtuStrankaListFormatedWithAdress>
  <DomainObject.Predmet.ProtuStrankaListFormatedWithAdressOIB>
    <izvorni_sadrzaj>
      <item>SAFET HALITAJ d.o.o. ŽMINJ, OIB 87530160217, Krničari, Krničari 5, 52341 Žminj</item>
    </izvorni_sadrzaj>
    <derivirana_varijabla naziv="DomainObject.Predmet.ProtuStrankaListFormatedWithAdressOIB_1">
      <item>SAFET HALITAJ d.o.o. ŽMINJ, OIB 87530160217, Krničari, Krničari 5, 52341 Žminj</item>
    </derivirana_varijabla>
  </DomainObject.Predmet.ProtuStrankaListFormatedWithAdressOIB>
  <DomainObject.Predmet.ProtuStrankaListNazivFormated>
    <izvorni_sadrzaj>
      <item>SAFET HALITAJ d.o.o. ŽMINJ</item>
    </izvorni_sadrzaj>
    <derivirana_varijabla naziv="DomainObject.Predmet.ProtuStrankaListNazivFormated_1">
      <item>SAFET HALITAJ d.o.o. ŽMINJ</item>
    </derivirana_varijabla>
  </DomainObject.Predmet.ProtuStrankaListNazivFormated>
  <DomainObject.Predmet.ProtuStrankaListNazivFormatedOIB>
    <izvorni_sadrzaj>
      <item>SAFET HALITAJ d.o.o. ŽMINJ, OIB 87530160217</item>
    </izvorni_sadrzaj>
    <derivirana_varijabla naziv="DomainObject.Predmet.ProtuStrankaListNazivFormatedOIB_1">
      <item>SAFET HALITAJ d.o.o. ŽMINJ, OIB 87530160217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SAFET HALITAJ d.o.o. ŽMINJ</izvorni_sadrzaj>
    <derivirana_varijabla naziv="DomainObject.Predmet.ProtustrankaIDrugi_1">SAFET HALITAJ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SAFET HALITAJ d.o.o. ŽMINJ, OIB 87530160217, Krničari, Krničari 5, 52341 Žminj</izvorni_sadrzaj>
    <derivirana_varijabla naziv="DomainObject.Predmet.ProtustrankaIDrugiAdressOIB_1">SAFET HALITAJ d.o.o. ŽMINJ, OIB 87530160217, Krničari, Krničari 5,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SAFET HALITAJ d.o.o. ŽMINJ</item>
      <item>FINANCIJSKA AGENCIJA, RC RIJEKA, PODRUŽNICA PULA, PULA</item>
    </izvorni_sadrzaj>
    <derivirana_varijabla naziv="DomainObject.Predmet.SudioniciListNaziv_1">
      <item>SAFET HALITAJ d.o.o. ŽMINJ</item>
      <item>FINANCIJSKA AGENCIJA, RC RIJEKA, PODRUŽNICA PULA, PULA</item>
    </derivirana_varijabla>
  </DomainObject.Predmet.SudioniciListNaziv>
  <DomainObject.Predmet.SudioniciListAdressOIB>
    <izvorni_sadrzaj>
      <item>SAFET HALITAJ d.o.o. ŽMINJ, OIB 87530160217, Krničari, Krničari 5,52341 Žminj</item>
      <item>FINANCIJSKA AGENCIJA, RC RIJEKA, PODRUŽNICA PULA, PULA, OIB 85821130368, Giardini 5,52100 Pula</item>
    </izvorni_sadrzaj>
    <derivirana_varijabla naziv="DomainObject.Predmet.SudioniciListAdressOIB_1">
      <item>SAFET HALITAJ d.o.o. ŽMINJ, OIB 87530160217, Krničari, Krničari 5,52341 Žminj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87530160217</item>
      <item>, OIB 85821130368</item>
    </izvorni_sadrzaj>
    <derivirana_varijabla naziv="DomainObject.Predmet.SudioniciListNazivOIB_1">
      <item>, OIB 87530160217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3417</properties:Characters>
  <properties:Lines>95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2016-03-08T14:26:00Z</dcterms:created>
  <dc:creator>Jasmina Matika</dc:creator>
  <cp:lastModifiedBy>Jasmina Matika</cp:lastModifiedBy>
  <dcterms:modified xmlns:xsi="http://www.w3.org/2001/XMLSchema-instance" xsi:type="dcterms:W3CDTF">2016-03-09T07:26:00Z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