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954e" w14:paraId="702954e" w:rsidRDefault="00767313" w:rsidP="00767313" w:rsidR="00767313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Default="00767313" w:rsidP="00767313" w:rsidR="00767313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>
        <w:rPr>
          <w:szCs w:val="20"/>
          <w:lang w:val="en-AU"/>
        </w:rPr>
        <w:t>Dršćevka</w:t>
      </w:r>
      <w:proofErr w:type="spellEnd"/>
      <w:r>
        <w:rPr>
          <w:szCs w:val="20"/>
          <w:lang w:val="en-AU"/>
        </w:rPr>
        <w:t xml:space="preserve"> 1, </w:t>
      </w:r>
      <w:proofErr w:type="spellStart"/>
      <w:r>
        <w:rPr>
          <w:szCs w:val="20"/>
          <w:lang w:val="en-AU"/>
        </w:rPr>
        <w:t>Pazin</w:t>
      </w:r>
      <w:proofErr w:type="spellEnd"/>
    </w:p>
    <w:p w:rsidRDefault="00C35E5E" w:rsidP="00767313" w:rsidR="00C35E5E">
      <w:pPr>
        <w:rPr>
          <w:szCs w:val="20"/>
          <w:lang w:val="en-AU"/>
        </w:rPr>
      </w:pPr>
    </w:p>
    <w:p w:rsidRDefault="00C35E5E" w:rsidP="00C35E5E" w:rsidR="00C35E5E">
      <w:pPr>
        <w:pStyle w:val="Zaglavlje"/>
        <w:jc w:val="right"/>
      </w:pPr>
      <w:proofErr w:type="spellStart"/>
      <w:r>
        <w:t>Posl</w:t>
      </w:r>
      <w:proofErr w:type="spellEnd"/>
      <w:r>
        <w:t>. broj: 4 St-</w:t>
      </w:r>
      <w:r w:rsidR="003A0C78">
        <w:t>307/2018-74</w:t>
      </w:r>
    </w:p>
    <w:p w:rsidRDefault="00C35E5E" w:rsidP="00767313" w:rsidR="00C35E5E">
      <w:pPr>
        <w:rPr>
          <w:szCs w:val="20"/>
          <w:lang w:val="en-AU"/>
        </w:rPr>
      </w:pPr>
    </w:p>
    <w:p w:rsidRDefault="00767313" w:rsidP="00767313" w:rsidR="00767313">
      <w:pPr>
        <w:jc w:val="center"/>
      </w:pPr>
      <w:r>
        <w:t>R E P U B L I K A  H R V A T S K A</w:t>
      </w:r>
    </w:p>
    <w:p w:rsidRDefault="00767313" w:rsidP="00767313" w:rsidR="00767313"/>
    <w:p w:rsidRDefault="00767313" w:rsidP="00767313" w:rsidR="00767313">
      <w:pPr>
        <w:jc w:val="center"/>
      </w:pPr>
      <w:r>
        <w:t>R J E Š E NJ E</w:t>
      </w:r>
    </w:p>
    <w:p w:rsidRDefault="00767313" w:rsidP="00767313" w:rsidR="00767313"/>
    <w:p w:rsidRDefault="00767313" w:rsidP="00A574B2" w:rsidR="00C35E5E">
      <w:pPr>
        <w:jc w:val="both"/>
      </w:pPr>
      <w:r>
        <w:tab/>
      </w:r>
      <w:r w:rsidR="003A0C78">
        <w:t xml:space="preserve">Trgovački sud u Pazinu, po sutkinji </w:t>
      </w:r>
      <w:proofErr w:type="spellStart"/>
      <w:r w:rsidR="003A0C78">
        <w:t>Tijani</w:t>
      </w:r>
      <w:proofErr w:type="spellEnd"/>
      <w:r w:rsidR="003A0C78">
        <w:t xml:space="preserve"> Licul, u stečajnom postupku dužnik STUDIO HOLDING d.o.o. „u stečaju“, Pula, </w:t>
      </w:r>
      <w:proofErr w:type="spellStart"/>
      <w:r w:rsidR="003A0C78">
        <w:t>Galižanski</w:t>
      </w:r>
      <w:proofErr w:type="spellEnd"/>
      <w:r w:rsidR="003A0C78">
        <w:t xml:space="preserve"> odvojak </w:t>
      </w:r>
      <w:proofErr w:type="spellStart"/>
      <w:r w:rsidR="003A0C78">
        <w:t>bb</w:t>
      </w:r>
      <w:proofErr w:type="spellEnd"/>
      <w:r w:rsidR="003A0C78">
        <w:t>, OIB: 76870586115, radi provedbe stečaja</w:t>
      </w:r>
      <w:r w:rsidR="00C35E5E">
        <w:t xml:space="preserve">, </w:t>
      </w:r>
    </w:p>
    <w:p w:rsidRDefault="003A0C78" w:rsidP="00A574B2" w:rsidR="003A0C78" w:rsidRPr="00F83270">
      <w:pPr>
        <w:jc w:val="both"/>
      </w:pPr>
    </w:p>
    <w:p w:rsidRDefault="00A574B2" w:rsidP="00D8124B" w:rsidR="00A574B2" w:rsidRPr="00F83270">
      <w:pPr>
        <w:jc w:val="center"/>
      </w:pPr>
      <w:r>
        <w:t>r</w:t>
      </w:r>
      <w:r w:rsidRPr="00F83270">
        <w:t xml:space="preserve"> i j e š i o  j e</w:t>
      </w:r>
    </w:p>
    <w:p w:rsidRDefault="00A574B2" w:rsidP="00A574B2" w:rsidR="00A574B2">
      <w:pPr>
        <w:jc w:val="both"/>
      </w:pPr>
    </w:p>
    <w:p w:rsidRDefault="00C35E5E" w:rsidP="00A574B2" w:rsidR="00C35E5E" w:rsidRPr="00F83270">
      <w:pPr>
        <w:jc w:val="both"/>
      </w:pPr>
    </w:p>
    <w:p w:rsidRDefault="00C35E5E" w:rsidP="00C35E5E" w:rsidR="00C35E5E">
      <w:pPr>
        <w:ind w:firstLine="720"/>
        <w:jc w:val="both"/>
      </w:pPr>
      <w:r>
        <w:t>Iz iznosa od 5.000,00 kn (</w:t>
      </w:r>
      <w:proofErr w:type="spellStart"/>
      <w:r>
        <w:t>pettisućakuna</w:t>
      </w:r>
      <w:proofErr w:type="spellEnd"/>
      <w:r>
        <w:t>) namirit će se troškovi FINE u iznosu od 175,00 kn (</w:t>
      </w:r>
      <w:proofErr w:type="spellStart"/>
      <w:r>
        <w:t>stosedamdesetipetkuna</w:t>
      </w:r>
      <w:proofErr w:type="spellEnd"/>
      <w:r>
        <w:t>) te se nalaže FINI da iznos od 175,00 kn (</w:t>
      </w:r>
      <w:proofErr w:type="spellStart"/>
      <w:r>
        <w:t>stosedamdesetipetkuna</w:t>
      </w:r>
      <w:proofErr w:type="spellEnd"/>
      <w:r>
        <w:t>) prenese na svoj račun HR4223900011100017042, model HR05, poziv na broj 7524005-</w:t>
      </w:r>
      <w:r w:rsidR="003A0C78" w:rsidRPr="003A0C78">
        <w:t>76870586115</w:t>
      </w:r>
      <w:r>
        <w:t>. Preostali iznos od 4.825,00 kn (</w:t>
      </w:r>
      <w:proofErr w:type="spellStart"/>
      <w:r>
        <w:t>četiritisućeosamstodvadesetipetkuna</w:t>
      </w:r>
      <w:proofErr w:type="spellEnd"/>
      <w:r>
        <w:t xml:space="preserve">) nalaže se FINI da prenese na račun </w:t>
      </w:r>
      <w:r w:rsidR="003A0C78">
        <w:t xml:space="preserve">stečajnog dužnika STUDIO HOLDING d.o.o. u stečaju broj IBAN: HR0824020061100901772, otvorenog kod Erste banke d.d. Rijeka. </w:t>
      </w:r>
    </w:p>
    <w:p w:rsidRDefault="00767313" w:rsidP="00767313" w:rsidR="00767313">
      <w:pPr>
        <w:ind w:firstLine="720"/>
        <w:jc w:val="both"/>
      </w:pPr>
    </w:p>
    <w:p w:rsidRDefault="00767313" w:rsidP="00767313" w:rsidR="00767313">
      <w:pPr>
        <w:jc w:val="center"/>
        <w:rPr>
          <w:bCs/>
        </w:rPr>
      </w:pPr>
      <w:r>
        <w:rPr>
          <w:bCs/>
        </w:rPr>
        <w:t>Obrazloženje</w:t>
      </w:r>
    </w:p>
    <w:p w:rsidRDefault="00C35E5E" w:rsidP="00C35E5E" w:rsidR="00C35E5E">
      <w:pPr>
        <w:jc w:val="both"/>
      </w:pPr>
    </w:p>
    <w:p w:rsidRDefault="00C35E5E" w:rsidP="00C35E5E" w:rsidR="00C35E5E">
      <w:pPr>
        <w:ind w:firstLine="720"/>
        <w:jc w:val="both"/>
      </w:pPr>
      <w:r>
        <w:t>Na temelju čl. 112. st. 5. SZ-a FINA je na ime predujma za namirenje troškova stečajnog postupka zaplijenila iznos od 5.000,00 kn. Od tog iznosa namiriti će se troškovi FINE u iznosu od 175,00 kn dok će ostatak</w:t>
      </w:r>
      <w:r w:rsidR="003A0C78">
        <w:t xml:space="preserve"> od</w:t>
      </w:r>
      <w:r>
        <w:t xml:space="preserve"> tog iznosa</w:t>
      </w:r>
      <w:r w:rsidR="003A0C78">
        <w:t xml:space="preserve"> prenijeti na račun stečajnog dužnika</w:t>
      </w:r>
      <w:r>
        <w:t>.</w:t>
      </w:r>
    </w:p>
    <w:p w:rsidRDefault="002B619D" w:rsidP="00C35E5E" w:rsidR="002B619D">
      <w:pPr>
        <w:ind w:firstLine="708"/>
        <w:jc w:val="both"/>
      </w:pPr>
      <w:r>
        <w:t xml:space="preserve"> </w:t>
      </w:r>
    </w:p>
    <w:p w:rsidRDefault="002B619D" w:rsidP="002B619D" w:rsidR="002B619D" w:rsidRPr="005347E1">
      <w:pPr>
        <w:jc w:val="center"/>
      </w:pPr>
      <w:r w:rsidRPr="005347E1">
        <w:t xml:space="preserve">U Pazinu, </w:t>
      </w:r>
      <w:r w:rsidR="003A0C78">
        <w:t>19</w:t>
      </w:r>
      <w:r>
        <w:t xml:space="preserve">. </w:t>
      </w:r>
      <w:r w:rsidR="003A0C78">
        <w:t>ožujka</w:t>
      </w:r>
      <w:r>
        <w:t xml:space="preserve"> </w:t>
      </w:r>
      <w:r w:rsidRPr="005347E1">
        <w:t>201</w:t>
      </w:r>
      <w:r w:rsidR="00C35E5E">
        <w:t>9</w:t>
      </w:r>
      <w:r w:rsidRPr="005347E1">
        <w:t>.</w:t>
      </w:r>
    </w:p>
    <w:p w:rsidRDefault="002B619D" w:rsidP="002B619D" w:rsidR="002B619D" w:rsidRPr="005347E1">
      <w:pPr>
        <w:ind w:firstLine="720" w:left="2880"/>
        <w:jc w:val="both"/>
      </w:pPr>
    </w:p>
    <w:p w:rsidRDefault="002B619D" w:rsidP="002B619D" w:rsidR="002B619D" w:rsidRPr="005347E1">
      <w:pPr>
        <w:ind w:firstLine="720" w:left="5652"/>
        <w:jc w:val="both"/>
      </w:pPr>
      <w:r w:rsidRPr="005347E1">
        <w:t>Stečajna sutkinja:</w:t>
      </w:r>
    </w:p>
    <w:p w:rsidRDefault="002B619D" w:rsidP="002B619D" w:rsidR="002B619D" w:rsidRPr="005347E1">
      <w:pPr>
        <w:ind w:firstLine="720" w:left="5652"/>
        <w:jc w:val="both"/>
      </w:pPr>
      <w:r w:rsidRPr="005347E1">
        <w:t>Tijana Licul</w:t>
      </w:r>
    </w:p>
    <w:p w:rsidRDefault="00C35E5E" w:rsidP="002B619D" w:rsidR="00C35E5E">
      <w:pPr>
        <w:jc w:val="both"/>
      </w:pPr>
    </w:p>
    <w:p w:rsidRDefault="002B619D" w:rsidP="002B619D" w:rsidR="002B619D" w:rsidRPr="005347E1">
      <w:pPr>
        <w:jc w:val="both"/>
      </w:pPr>
      <w:r w:rsidRPr="005347E1">
        <w:t>UPUTA O PRAVNOM LIJEKU:</w:t>
      </w:r>
    </w:p>
    <w:p w:rsidRDefault="002B619D" w:rsidP="002B619D" w:rsidR="002B619D" w:rsidRPr="007E4CB5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2B619D" w:rsidP="002B619D" w:rsidR="002B619D" w:rsidRPr="005347E1">
      <w:pPr>
        <w:jc w:val="both"/>
      </w:pPr>
    </w:p>
    <w:p w:rsidRDefault="002B619D" w:rsidP="002B619D" w:rsidR="002B619D">
      <w:pPr>
        <w:jc w:val="both"/>
      </w:pPr>
    </w:p>
    <w:p w:rsidRDefault="002B619D" w:rsidP="002B619D" w:rsidR="002B619D" w:rsidRPr="005347E1">
      <w:pPr>
        <w:jc w:val="both"/>
      </w:pPr>
      <w:r w:rsidRPr="005347E1">
        <w:t>DNA:</w:t>
      </w:r>
    </w:p>
    <w:p w:rsidRDefault="002B619D" w:rsidP="002B619D" w:rsidR="002B619D" w:rsidRPr="005347E1">
      <w:pPr>
        <w:ind w:firstLine="720"/>
        <w:jc w:val="both"/>
      </w:pPr>
      <w:r w:rsidRPr="005347E1">
        <w:t xml:space="preserve">- e-oglasna ploča suda </w:t>
      </w:r>
      <w:r w:rsidR="00C35E5E">
        <w:t>-</w:t>
      </w:r>
      <w:r w:rsidRPr="005347E1">
        <w:t xml:space="preserve"> osam dana</w:t>
      </w:r>
    </w:p>
    <w:p w:rsidRDefault="002B619D" w:rsidP="003A0C78" w:rsidR="00500701">
      <w:pPr>
        <w:ind w:firstLine="720"/>
        <w:jc w:val="both"/>
      </w:pPr>
      <w:r w:rsidRPr="005347E1">
        <w:t xml:space="preserve">- </w:t>
      </w:r>
      <w:r w:rsidR="00C35E5E">
        <w:t xml:space="preserve">FINA - nakon pravomoćnosti </w:t>
      </w:r>
    </w:p>
    <w:sectPr w:rsidR="0050070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2FD" w:rsidP="008B02FD" w:rsidR="008B02FD">
      <w:r>
        <w:separator/>
      </w:r>
    </w:p>
  </w:endnote>
  <w:endnote w:id="0" w:type="continuationSeparator">
    <w:p w:rsidRDefault="008B02FD" w:rsidP="008B02FD" w:rsidR="008B0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2FD" w:rsidP="008B02FD" w:rsidR="008B02FD">
      <w:r>
        <w:separator/>
      </w:r>
    </w:p>
  </w:footnote>
  <w:footnote w:id="0" w:type="continuationSeparator">
    <w:p w:rsidRDefault="008B02FD" w:rsidP="008B02FD" w:rsidR="008B02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2FD" w:rsidP="008B02FD" w:rsidR="008B02F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574B2"/>
    <w:rsid w:val="001415E8"/>
    <w:rsid w:val="0016390E"/>
    <w:rsid w:val="001C59D6"/>
    <w:rsid w:val="001E466D"/>
    <w:rsid w:val="00213FF2"/>
    <w:rsid w:val="002931D4"/>
    <w:rsid w:val="002A0066"/>
    <w:rsid w:val="002A411C"/>
    <w:rsid w:val="002B619D"/>
    <w:rsid w:val="002D782C"/>
    <w:rsid w:val="0030101C"/>
    <w:rsid w:val="00311AF6"/>
    <w:rsid w:val="0033369A"/>
    <w:rsid w:val="003356B8"/>
    <w:rsid w:val="00377777"/>
    <w:rsid w:val="003A0C78"/>
    <w:rsid w:val="00402C51"/>
    <w:rsid w:val="0043285D"/>
    <w:rsid w:val="00554328"/>
    <w:rsid w:val="005A18AF"/>
    <w:rsid w:val="005E6F8B"/>
    <w:rsid w:val="006070DA"/>
    <w:rsid w:val="00687084"/>
    <w:rsid w:val="0069778D"/>
    <w:rsid w:val="006E06C9"/>
    <w:rsid w:val="00767313"/>
    <w:rsid w:val="00775B1D"/>
    <w:rsid w:val="008054B9"/>
    <w:rsid w:val="0082749F"/>
    <w:rsid w:val="008462F3"/>
    <w:rsid w:val="00866BD6"/>
    <w:rsid w:val="008B02FD"/>
    <w:rsid w:val="00942612"/>
    <w:rsid w:val="00943CF1"/>
    <w:rsid w:val="00985388"/>
    <w:rsid w:val="009934E5"/>
    <w:rsid w:val="00A4483C"/>
    <w:rsid w:val="00A574B2"/>
    <w:rsid w:val="00AB777E"/>
    <w:rsid w:val="00B23AEB"/>
    <w:rsid w:val="00B2426D"/>
    <w:rsid w:val="00B3683A"/>
    <w:rsid w:val="00B7414F"/>
    <w:rsid w:val="00B8589D"/>
    <w:rsid w:val="00BE660E"/>
    <w:rsid w:val="00C35E5E"/>
    <w:rsid w:val="00C80A0A"/>
    <w:rsid w:val="00C82525"/>
    <w:rsid w:val="00C91989"/>
    <w:rsid w:val="00C97067"/>
    <w:rsid w:val="00CF589F"/>
    <w:rsid w:val="00D7424E"/>
    <w:rsid w:val="00D8124B"/>
    <w:rsid w:val="00DD3CEC"/>
    <w:rsid w:val="00DD588D"/>
    <w:rsid w:val="00E96774"/>
    <w:rsid w:val="00FD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61BCA61F-FE61-4099-870F-264CF721F27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A574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74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74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02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02F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3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4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4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4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4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94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515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6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264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26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PRIJAVE TRAŽBINE 
11.2.2019.</izvorni_sadrzaj>
    <derivirana_varijabla naziv="DomainObject.Predmet.PrimjedbaSuca_1">spisu prileže PRIJAVE TRAŽBINE 
11.2.2019.</derivirana_varijabla>
  </DomainObject.Predmet.PrimjedbaSuca>
  <DomainObject.Predmet.ProtustrankaFormated>
    <izvorni_sadrzaj>  STUDIO HOLDING d.o.o. PULA zastupanog po punomoćniku Najima Romani; VUKIĆ i partneri d. o. o.</izvorni_sadrzaj>
    <derivirana_varijabla naziv="DomainObject.Predmet.ProtustrankaFormated_1">  STUDIO HOLDING d.o.o. PULA zastupanog po punomoćniku Najima Romani; VUKIĆ i partneri d. o. o.</derivirana_varijabla>
  </DomainObject.Predmet.ProtustrankaFormated>
  <DomainObject.Predmet.ProtustrankaFormatedOIB>
    <izvorni_sadrzaj>  STUDIO HOLDING d.o.o. PULA, OIB 76870586115 zastupanog po punomoćniku Najima Romani; VUKIĆ i partneri d. o. o.</izvorni_sadrzaj>
    <derivirana_varijabla naziv="DomainObject.Predmet.ProtustrankaFormatedOIB_1">  STUDIO HOLDING d.o.o. PULA, OIB 76870586115 zastupanog po punomoćniku Najima Romani; VUKIĆ i partneri d. o. o.</derivirana_varijabla>
  </DomainObject.Predmet.ProtustrankaFormatedOIB>
  <DomainObject.Predmet.ProtustrankaFormatedWithAdress>
    <izvorni_sadrzaj> STUDIO HOLDING d.o.o. PULA, Galižanski odvojak bb, 52100 Pula zastupanog po punomoćniku Najima Romani; VUKIĆ i partneri d. o. o.</izvorni_sadrzaj>
    <derivirana_varijabla naziv="DomainObject.Predmet.ProtustrankaFormatedWithAdress_1"> STUDIO HOLDING d.o.o. PULA, Galižanski odvojak bb, 52100 Pula zastupanog po punomoćniku Najima Romani; VUKIĆ i partneri d. o. o.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Romani; VUKIĆ i partneri d. o. o.</izvorni_sadrzaj>
    <derivirana_varijabla naziv="DomainObject.Predmet.ProtustrankaFormatedWithAdressOIB_1"> STUDIO HOLDING d.o.o. PULA, OIB 76870586115, Galižanski odvojak bb, 52100 Pula zastupanog po punomoćniku Najima Romani; VUKIĆ i partneri d. o. o.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Romani; VUKIĆ i partneri d. o. o.</item>
    </izvorni_sadrzaj>
    <derivirana_varijabla naziv="DomainObject.Predmet.ProtuStrankaListFormated_1">
      <item>STUDIO HOLDING d.o.o. PULA zastupanog po punomoćniku Najima Romani; VUKIĆ i partneri d. o. o.</item>
    </derivirana_varijabla>
  </DomainObject.Predmet.ProtuStrankaListFormated>
  <DomainObject.Predmet.ProtuStrankaListFormatedOIB>
    <izvorni_sadrzaj>
      <item>STUDIO HOLDING d.o.o. PULA, OIB 76870586115 zastupanog po punomoćniku Najima Romani; VUKIĆ i partneri d. o. o.</item>
    </izvorni_sadrzaj>
    <derivirana_varijabla naziv="DomainObject.Predmet.ProtuStrankaListFormatedOIB_1">
      <item>STUDIO HOLDING d.o.o. PULA, OIB 76870586115 zastupanog po punomoćniku Najima Romani; VUKIĆ i partneri d. o. o.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Romani; VUKIĆ i partneri d. o. o.</item>
    </izvorni_sadrzaj>
    <derivirana_varijabla naziv="DomainObject.Predmet.ProtuStrankaListFormatedWithAdress_1">
      <item>STUDIO HOLDING d.o.o. PULA, Galižanski odvojak bb, 52100 Pula zastupanog po punomoćniku Najima Romani; VUKIĆ i partneri d. o. o.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Romani; VUKIĆ i partneri d. o. o.</item>
    </izvorni_sadrzaj>
    <derivirana_varijabla naziv="DomainObject.Predmet.ProtuStrankaListFormatedWithAdressOIB_1">
      <item>STUDIO HOLDING d.o.o. PULA, OIB 76870586115, Galižanski odvojak bb, 52100 Pula zastupanog po punomoćniku Najima Romani; VUKIĆ i partneri d. o. o.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  <item>VUKIĆ i partneri d. o. o. punomoćnik sudionika u postupku STUDIO HOLDING d.o.o. PULA</item>
    </izvorni_sadrzaj>
    <derivirana_varijabla naziv="DomainObject.Predmet.OstaliListFormated_1">
      <item>Najima Romani punomoćnik sudionika u postupku STUDIO HOLDING d.o.o. PULA</item>
      <item>VUKIĆ i partneri d. o. o.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  <item>VUKIĆ i partneri d. o. o., OIB 01394705384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  <item>VUKIĆ i partneri d. o. o., OIB 01394705384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  <item>VUKIĆ i partneri d. o. o., Nikole Tesle 9, 51000 Rijeka punomoćnik sudionika u postupku STUDIO HOLDING d.o.o. PULA</item>
    </izvorni_sadrzaj>
    <derivirana_varijabla naziv="DomainObject.Predmet.OstaliListFormatedWithAdress_1">
      <item>Najima Romani punomoćnik sudionika u postupku STUDIO HOLDING d.o.o. PULA</item>
      <item>VUKIĆ i partneri d. o. o., Nikole Tesle 9, 51000 Rijeka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  <item>VUKIĆ i partneri d. o. o., OIB 01394705384, Nikole Tesle 9, 51000 Rijeka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  <item>VUKIĆ i partneri d. o. o., OIB 01394705384, Nikole Tesle 9, 51000 Rijeka punomoćnik sudionika u postupku STUDIO HOLDING d.o.o. PULA</item>
    </derivirana_varijabla>
  </DomainObject.Predmet.OstaliListFormatedWithAdressOIB>
  <DomainObject.Predmet.OstaliListNazivFormated>
    <izvorni_sadrzaj>
      <item>Najima Romani</item>
      <item>VUKIĆ i partneri d. o. o.</item>
    </izvorni_sadrzaj>
    <derivirana_varijabla naziv="DomainObject.Predmet.OstaliListNazivFormated_1">
      <item>Najima Romani</item>
      <item>VUKIĆ i partneri d. o. o.</item>
    </derivirana_varijabla>
  </DomainObject.Predmet.OstaliListNazivFormated>
  <DomainObject.Predmet.OstaliListNazivFormatedOIB>
    <izvorni_sadrzaj>
      <item>Najima Romani, OIB 63966537831</item>
      <item>VUKIĆ i partneri d. o. o., OIB 01394705384</item>
    </izvorni_sadrzaj>
    <derivirana_varijabla naziv="DomainObject.Predmet.OstaliListNazivFormatedOIB_1">
      <item>Najima Romani, OIB 63966537831</item>
      <item>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  <item>VUKIĆ i partneri d. o. o.</item>
    </izvorni_sadrzaj>
    <derivirana_varijabla naziv="DomainObject.Predmet.SudioniciListNaziv_1">
      <item>FINANCIJSKA AGENCIJA, RC RIJEKA, PODRUŽNICA PULA, PULA</item>
      <item>STUDIO HOLDING d.o.o. PULA</item>
      <item>Najima Romani</item>
      <item>VUKIĆ i partneri d. o. 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  <item>, OIB 01394705384</item>
    </izvorni_sadrzaj>
    <derivirana_varijabla naziv="DomainObject.Predmet.SudioniciListNazivOIB_1">
      <item>, OIB 85821130368</item>
      <item>, OIB 76870586115</item>
      <item>, OIB 63966537831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St-307/2018-68</izvorni_sadrzaj>
    <derivirana_varijabla naziv="DomainObject.PredzadnjaOdlukaIzPredmeta.Oznaka_1">St-307/2018-68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1319</properties:Characters>
  <properties:Lines>46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2019-03-19T12:07:00Z</dcterms:created>
  <dc:creator>Jasmina Matika</dc:creator>
  <cp:lastModifiedBy>Sanja Prodan</cp:lastModifiedBy>
  <cp:lastPrinted>2019-03-19T12:57:00Z</cp:lastPrinted>
  <dcterms:modified xmlns:xsi="http://www.w3.org/2001/XMLSchema-instance" xsi:type="dcterms:W3CDTF">2019-03-19T12:57:00Z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(St-307-2018-74-prijenos sredstava na račun dužnika (fina).docx)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