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3e85" w14:paraId="ad53e85" w:rsidRDefault="00915E1E" w:rsidP="00915E1E" w:rsidR="00C43CDA">
      <w:pPr>
        <w:pStyle w:val="Zaglavlje"/>
        <w:jc w:val="right"/>
        <w15:collapsed w:val="false"/>
      </w:pPr>
      <w:r>
        <w:t xml:space="preserve">       </w:t>
      </w:r>
      <w:r>
        <w:tab/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  <w:t xml:space="preserve">        </w:t>
      </w:r>
      <w:r w:rsidR="0039670A">
        <w:t>19</w:t>
      </w:r>
      <w:bookmarkStart w:name="_GoBack" w:id="0"/>
      <w:bookmarkEnd w:id="0"/>
      <w:r w:rsidR="00915E1E">
        <w:t xml:space="preserve"> St-535/17-3</w:t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A37D78">
        <w:rPr>
          <w:sz w:val="22"/>
          <w:szCs w:val="22"/>
        </w:rPr>
        <w:t xml:space="preserve"> </w:t>
      </w:r>
      <w:r w:rsidR="002D79EC">
        <w:rPr>
          <w:sz w:val="22"/>
          <w:szCs w:val="22"/>
        </w:rPr>
        <w:t xml:space="preserve"> 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915E1E">
        <w:t xml:space="preserve"> na temelju </w:t>
      </w:r>
      <w:r w:rsidR="00013C5E">
        <w:t xml:space="preserve">prijedloga sudske savjetnice Marine Ljubičić Knežević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915E1E">
        <w:t>Osijek</w:t>
      </w:r>
      <w:r w:rsidR="00454056">
        <w:t xml:space="preserve">, Podružnica </w:t>
      </w:r>
      <w:r w:rsidR="00915E1E">
        <w:t xml:space="preserve">Osijek, </w:t>
      </w:r>
      <w:proofErr w:type="spellStart"/>
      <w:r w:rsidR="00915E1E">
        <w:t>L.Jagera</w:t>
      </w:r>
      <w:proofErr w:type="spellEnd"/>
      <w:r w:rsidR="00915E1E">
        <w:t xml:space="preserve"> 3, z</w:t>
      </w:r>
      <w:r w:rsidR="004A0D7B">
        <w:t xml:space="preserve">a pokretanje skraćenog stečajnog postupka  nad dužnikom </w:t>
      </w:r>
      <w:r w:rsidR="00915E1E" w:rsidRPr="00915E1E">
        <w:t>BALATINAC d.o.o. za proizvodnju, usluge i trgovinu</w:t>
      </w:r>
      <w:r w:rsidR="00915E1E">
        <w:t xml:space="preserve">, </w:t>
      </w:r>
      <w:proofErr w:type="spellStart"/>
      <w:r w:rsidR="00915E1E">
        <w:t>Golinci</w:t>
      </w:r>
      <w:proofErr w:type="spellEnd"/>
      <w:r w:rsidR="00915E1E">
        <w:t xml:space="preserve">, Ulica kralja Tomislava 97, </w:t>
      </w:r>
      <w:r w:rsidR="004A0D7B">
        <w:t xml:space="preserve">MBS </w:t>
      </w:r>
      <w:r w:rsidR="00915E1E" w:rsidRPr="00915E1E">
        <w:t>030042763</w:t>
      </w:r>
      <w:r w:rsidR="004A0D7B">
        <w:t xml:space="preserve">, OIB </w:t>
      </w:r>
      <w:r w:rsidR="00915E1E" w:rsidRPr="00915E1E">
        <w:t>35860358990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915E1E">
        <w:t>08</w:t>
      </w:r>
      <w:r w:rsidR="00224AFF">
        <w:t xml:space="preserve">. </w:t>
      </w:r>
      <w:r w:rsidR="00915E1E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15E1E" w:rsidRPr="00915E1E">
        <w:t>BALATINAC d.o.o. za proizvodnju, usluge i trgovinu</w:t>
      </w:r>
      <w:r w:rsidR="00915E1E">
        <w:t xml:space="preserve">, </w:t>
      </w:r>
      <w:proofErr w:type="spellStart"/>
      <w:r w:rsidR="00915E1E">
        <w:t>Golinci</w:t>
      </w:r>
      <w:proofErr w:type="spellEnd"/>
      <w:r w:rsidR="00915E1E">
        <w:t xml:space="preserve">, Ulica kralja Tomislava 97, MBS </w:t>
      </w:r>
      <w:r w:rsidR="00915E1E" w:rsidRPr="00915E1E">
        <w:t>030042763</w:t>
      </w:r>
      <w:r w:rsidR="00915E1E">
        <w:t xml:space="preserve">, OIB </w:t>
      </w:r>
      <w:r w:rsidR="00915E1E" w:rsidRPr="00915E1E">
        <w:t>35860358990</w:t>
      </w:r>
      <w:r>
        <w:t xml:space="preserve">, iznosi </w:t>
      </w:r>
      <w:r w:rsidR="00915E1E">
        <w:t>30.397,96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915E1E">
        <w:t xml:space="preserve">Zdravko </w:t>
      </w:r>
      <w:proofErr w:type="spellStart"/>
      <w:r w:rsidR="00915E1E">
        <w:t>Balatinac</w:t>
      </w:r>
      <w:proofErr w:type="spellEnd"/>
      <w:r w:rsidR="00915E1E">
        <w:t xml:space="preserve">, </w:t>
      </w:r>
      <w:proofErr w:type="spellStart"/>
      <w:r w:rsidR="00915E1E">
        <w:t>Golinci</w:t>
      </w:r>
      <w:proofErr w:type="spellEnd"/>
      <w:r w:rsidR="00915E1E">
        <w:t xml:space="preserve">, Kralja Tomislava 97,  </w:t>
      </w:r>
      <w:r w:rsidR="00905F6B">
        <w:t xml:space="preserve">OIB: </w:t>
      </w:r>
      <w:r w:rsidR="00915E1E">
        <w:t>46646836163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915E1E">
        <w:t>535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915E1E">
        <w:t>08</w:t>
      </w:r>
      <w:r>
        <w:t xml:space="preserve">. </w:t>
      </w:r>
      <w:r w:rsidR="00915E1E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7C1A99" w:rsidP="00454056" w:rsidR="007C1A99">
      <w:pPr>
        <w:ind w:left="6372"/>
        <w:jc w:val="both"/>
        <w:rPr>
          <w:bCs/>
        </w:rPr>
      </w:pPr>
    </w:p>
    <w:p w:rsidRDefault="00915E1E" w:rsidP="00454056" w:rsidR="00915E1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15E1E" w:rsidP="00454056" w:rsidR="00915E1E" w:rsidRPr="00F2165F">
      <w:pPr>
        <w:ind w:left="6372"/>
        <w:jc w:val="both"/>
        <w:rPr>
          <w:bCs/>
        </w:rPr>
      </w:pPr>
      <w:r>
        <w:t>Marina Ljubičić Knežević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915E1E">
        <w:t>28/6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B16" w:rsidR="00A66B16">
      <w:r>
        <w:separator/>
      </w:r>
    </w:p>
  </w:endnote>
  <w:endnote w:id="0" w:type="continuationSeparator">
    <w:p w:rsidRDefault="00A66B16" w:rsidR="00A66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B16" w:rsidR="00A66B16">
      <w:r>
        <w:separator/>
      </w:r>
    </w:p>
  </w:footnote>
  <w:footnote w:id="0" w:type="continuationSeparator">
    <w:p w:rsidRDefault="00A66B16" w:rsidR="00A66B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70A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2EB1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E1E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B16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27FD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7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F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7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F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St-535/2017-3</izvorni_sadrzaj>
    <derivirana_varijabla naziv="DomainObject.Oznaka_1">St-535/2017-3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BALATINAC d.o.o. za proizvodnju, usluge i trgovinu</izvorni_sadrzaj>
    <derivirana_varijabla naziv="DomainObject.Predmet.ProtustrankaFormated_1">  BALATINAC d.o.o. za proizvodnju, usluge i trgovinu</derivirana_varijabla>
  </DomainObject.Predmet.ProtustrankaFormated>
  <DomainObject.Predmet.ProtustrankaFormatedOIB>
    <izvorni_sadrzaj>  BALATINAC d.o.o. za proizvodnju, usluge i trgovinu, OIB 35860358990</izvorni_sadrzaj>
    <derivirana_varijabla naziv="DomainObject.Predmet.ProtustrankaFormatedOIB_1">  BALATINAC d.o.o. za proizvodnju, usluge i trgovinu, OIB 35860358990</derivirana_varijabla>
  </DomainObject.Predmet.ProtustrankaFormatedOIB>
  <DomainObject.Predmet.ProtustrankaFormatedWithAdress>
    <izvorni_sadrzaj> BALATINAC d.o.o. za proizvodnju, usluge i trgovinu, Ulica Kralja Tomislava 97, 31542 Golinci</izvorni_sadrzaj>
    <derivirana_varijabla naziv="DomainObject.Predmet.ProtustrankaFormatedWithAdress_1"> BALATINAC d.o.o. za proizvodnju, usluge i trgovinu, Ulica Kralja Tomislava 97, 31542 Golinci</derivirana_varijabla>
  </DomainObject.Predmet.ProtustrankaFormatedWithAdress>
  <DomainObject.Predmet.ProtustrankaFormatedWithAdressOIB>
    <izvorni_sadrzaj> BALATINAC d.o.o. za proizvodnju, usluge i trgovinu, OIB 35860358990, Ulica Kralja Tomislava 97, 31542 Golinci</izvorni_sadrzaj>
    <derivirana_varijabla naziv="DomainObject.Predmet.ProtustrankaFormatedWithAdressOIB_1"> BALATINAC d.o.o. za proizvodnju, usluge i trgovinu, OIB 35860358990, Ulica Kralja Tomislava 97, 31542 Golinci</derivirana_varijabla>
  </DomainObject.Predmet.ProtustrankaFormatedWithAdressOIB>
  <DomainObject.Predmet.ProtustrankaWithAdress>
    <izvorni_sadrzaj>BALATINAC d.o.o. za proizvodnju, usluge i trgovinu Ulica Kralja Tomislava 97, 31542 Golinci</izvorni_sadrzaj>
    <derivirana_varijabla naziv="DomainObject.Predmet.ProtustrankaWithAdress_1">BALATINAC d.o.o. za proizvodnju, usluge i trgovinu Ulica Kralja Tomislava 97, 31542 Golinci</derivirana_varijabla>
  </DomainObject.Predmet.ProtustrankaWithAdress>
  <DomainObject.Predmet.ProtustrankaWithAdressOIB>
    <izvorni_sadrzaj>BALATINAC d.o.o. za proizvodnju, usluge i trgovinu, OIB 35860358990, Ulica Kralja Tomislava 97, 31542 Golinci</izvorni_sadrzaj>
    <derivirana_varijabla naziv="DomainObject.Predmet.ProtustrankaWithAdressOIB_1">BALATINAC d.o.o. za proizvodnju, usluge i trgovinu, OIB 35860358990, Ulica Kralja Tomislava 97, 31542 Golinci</derivirana_varijabla>
  </DomainObject.Predmet.ProtustrankaWithAdressOIB>
  <DomainObject.Predmet.ProtustrankaNazivFormated>
    <izvorni_sadrzaj>BALATINAC d.o.o. za proizvodnju, usluge i trgovinu</izvorni_sadrzaj>
    <derivirana_varijabla naziv="DomainObject.Predmet.ProtustrankaNazivFormated_1">BALATINAC d.o.o. za proizvodnju, usluge i trgovinu</derivirana_varijabla>
  </DomainObject.Predmet.ProtustrankaNazivFormated>
  <DomainObject.Predmet.ProtustrankaNazivFormatedOIB>
    <izvorni_sadrzaj>BALATINAC d.o.o. za proizvodnju, usluge i trgovinu, OIB 35860358990</izvorni_sadrzaj>
    <derivirana_varijabla naziv="DomainObject.Predmet.ProtustrankaNazivFormatedOIB_1">BALATINAC d.o.o. za proizvodnju, usluge i trgovinu, OIB 35860358990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BALATINAC d.o.o. za proizvodnju, usluge i trgovinu</item>
    </izvorni_sadrzaj>
    <derivirana_varijabla naziv="DomainObject.Predmet.ProtuStrankaListFormated_1">
      <item>BALATINAC d.o.o. za proizvodnju, usluge i trgovinu</item>
    </derivirana_varijabla>
  </DomainObject.Predmet.ProtuStrankaListFormated>
  <DomainObject.Predmet.ProtuStrankaListFormatedOIB>
    <izvorni_sadrzaj>
      <item>BALATINAC d.o.o. za proizvodnju, usluge i trgovinu, OIB 35860358990</item>
    </izvorni_sadrzaj>
    <derivirana_varijabla naziv="DomainObject.Predmet.ProtuStrankaListFormatedOIB_1">
      <item>BALATINAC d.o.o. za proizvodnju, usluge i trgovinu, OIB 35860358990</item>
    </derivirana_varijabla>
  </DomainObject.Predmet.ProtuStrankaListFormatedOIB>
  <DomainObject.Predmet.ProtuStrankaListFormatedWithAdress>
    <izvorni_sadrzaj>
      <item>BALATINAC d.o.o. za proizvodnju, usluge i trgovinu, Ulica Kralja Tomislava 97, 31542 Golinci</item>
    </izvorni_sadrzaj>
    <derivirana_varijabla naziv="DomainObject.Predmet.ProtuStrankaListFormatedWithAdress_1">
      <item>BALATINAC d.o.o. za proizvodnju, usluge i trgovinu, Ulica Kralja Tomislava 97, 31542 Golinci</item>
    </derivirana_varijabla>
  </DomainObject.Predmet.ProtuStrankaListFormatedWithAdress>
  <DomainObject.Predmet.ProtuStrankaListFormatedWithAdressOIB>
    <izvorni_sadrzaj>
      <item>BALATINAC d.o.o. za proizvodnju, usluge i trgovinu, OIB 35860358990, Ulica Kralja Tomislava 97, 31542 Golinci</item>
    </izvorni_sadrzaj>
    <derivirana_varijabla naziv="DomainObject.Predmet.ProtuStrankaListFormatedWithAdressOIB_1">
      <item>BALATINAC d.o.o. za proizvodnju, usluge i trgovinu, OIB 35860358990, Ulica Kralja Tomislava 97, 31542 Golinci</item>
    </derivirana_varijabla>
  </DomainObject.Predmet.ProtuStrankaListFormatedWithAdressOIB>
  <DomainObject.Predmet.ProtuStrankaListNazivFormated>
    <izvorni_sadrzaj>
      <item>BALATINAC d.o.o. za proizvodnju, usluge i trgovinu</item>
    </izvorni_sadrzaj>
    <derivirana_varijabla naziv="DomainObject.Predmet.ProtuStrankaListNazivFormated_1">
      <item>BALATINAC d.o.o. za proizvodnju, usluge i trgovinu</item>
    </derivirana_varijabla>
  </DomainObject.Predmet.ProtuStrankaListNazivFormated>
  <DomainObject.Predmet.ProtuStrankaListNazivFormatedOIB>
    <izvorni_sadrzaj>
      <item>BALATINAC d.o.o. za proizvodnju, usluge i trgovinu, OIB 35860358990</item>
    </izvorni_sadrzaj>
    <derivirana_varijabla naziv="DomainObject.Predmet.ProtuStrankaListNazivFormatedOIB_1">
      <item>BALATINAC d.o.o. za proizvodnju, usluge i trgovinu, OIB 35860358990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St-535/2017-3</izvorni_sadrzaj>
    <derivirana_varijabla naziv="DomainObject.PoslovniBrojDokumenta_1">St-535/2017-3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BALATINAC d.o.o. za proizvodnju, usluge i trgovinu</izvorni_sadrzaj>
    <derivirana_varijabla naziv="DomainObject.Predmet.ProtustrankaIDrugi_1">BALATINAC 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BALATINAC d.o.o. za proizvodnju, usluge i trgovinu, OIB 35860358990, Ulica Kralja Tomislava 97, 31542 Golinci</izvorni_sadrzaj>
    <derivirana_varijabla naziv="DomainObject.Predmet.ProtustrankaIDrugiAdressOIB_1">BALATINAC d.o.o. za proizvodnju, usluge i trgovinu, OIB 35860358990, Ulica Kralja Tomislava 97, 31542 Golinci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BALATINAC d.o.o. za proizvodnju, usluge i trgovinu</item>
    </izvorni_sadrzaj>
    <derivirana_varijabla naziv="DomainObject.Predmet.SudioniciListNaziv_1">
      <item>FINA RC OSIJEK</item>
      <item>BALATINAC d.o.o. za proizvodnju, usluge i trgovinu</item>
    </derivirana_varijabla>
  </DomainObject.Predmet.SudioniciListNaziv>
  <DomainObject.Predmet.SudioniciListAdressOIB>
    <izvorni_sadrzaj>
      <item>FINA RC OSIJEK, OIB 85821130368</item>
      <item>BALATINAC d.o.o. za proizvodnju, usluge i trgovinu, OIB 35860358990, Ulica Kralja Tomislava 97,31542 Golinci</item>
    </izvorni_sadrzaj>
    <derivirana_varijabla naziv="DomainObject.Predmet.SudioniciListAdressOIB_1">
      <item>FINA RC OSIJEK, OIB 85821130368</item>
      <item>BALATINAC d.o.o. za proizvodnju, usluge i trgovinu, OIB 35860358990, Ulica Kralja Tomislava 97,31542 Golinci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35860358990</item>
    </izvorni_sadrzaj>
    <derivirana_varijabla naziv="DomainObject.Predmet.SudioniciListNazivOIB_1">
      <item>, OIB 85821130368</item>
      <item>, OIB 35860358990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2058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2017-05-08T11:12:00Z</dcterms:created>
  <dc:creator>Korisnik</dc:creator>
  <cp:lastModifiedBy>Snježana Markotić Jurić</cp:lastModifiedBy>
  <cp:lastPrinted>2017-02-03T07:25:00Z</cp:lastPrinted>
  <dcterms:modified xmlns:xsi="http://www.w3.org/2001/XMLSchema-instance" xsi:type="dcterms:W3CDTF">2017-05-09T06:08:00Z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St-535/2017-3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