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2b55" w14:paraId="4252b55" w:rsidRDefault="00145706" w:rsidP="00B542FA" w:rsidR="00145706">
      <w:pPr>
        <w:jc w:val="both"/>
        <w15:collapsed w:val="false"/>
      </w:pPr>
      <w:bookmarkStart w:name="_GoBack" w:id="0"/>
      <w:bookmarkEnd w:id="0"/>
    </w:p>
    <w:p w:rsidRDefault="008E4392" w:rsidP="008E4392" w:rsidR="008E4392">
      <w:pPr>
        <w:jc w:val="both"/>
      </w:pPr>
      <w:r>
        <w:rPr>
          <w:noProof/>
        </w:rPr>
        <w:t xml:space="preserve">               </w:t>
      </w:r>
      <w:r w:rsidR="0014570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4392" w:rsidP="008E4392" w:rsidR="00D719CA" w:rsidRPr="008E4392">
      <w:pPr>
        <w:jc w:val="both"/>
      </w:pPr>
      <w:r>
        <w:t xml:space="preserve">  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</w:t>
      </w:r>
      <w:r w:rsidR="00C540F1">
        <w:t>19/17</w:t>
      </w:r>
      <w:r w:rsidR="008E4392">
        <w:t>-63</w:t>
      </w:r>
    </w:p>
    <w:p w:rsidRDefault="008E4392" w:rsidP="00D719CA" w:rsidR="00D719CA">
      <w:pPr>
        <w:jc w:val="both"/>
      </w:pPr>
      <w:r>
        <w:t xml:space="preserve">               </w:t>
      </w:r>
      <w:r w:rsidR="00D719CA" w:rsidRPr="001B7DA3">
        <w:t>Amruševa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C540F1" w:rsidP="009E4E4B" w:rsidR="0030572B">
      <w:pPr>
        <w:ind w:firstLine="720"/>
        <w:jc w:val="both"/>
      </w:pPr>
      <w:r w:rsidRPr="00C540F1">
        <w:rPr>
          <w:lang w:val="pt-BR"/>
        </w:rPr>
        <w:t xml:space="preserve">Trgovački sud u Zagrebu, po sucu Gordanu Zubaku, u stečajnom postupku nad dužnikom </w:t>
      </w:r>
      <w:r w:rsidRPr="00C540F1">
        <w:rPr>
          <w:bCs/>
        </w:rPr>
        <w:t>EKOTEHNA ZAGORJE d.o.o. u stečaju, Krapinske Toplice, Čret 25a, OIB: 84280015032</w:t>
      </w:r>
      <w:r w:rsidR="00DC0202" w:rsidRPr="001B7DA3">
        <w:t xml:space="preserve">, </w:t>
      </w:r>
      <w:r w:rsidR="008E4392">
        <w:t>29</w:t>
      </w:r>
      <w:r w:rsidR="00B0720B">
        <w:t>. siječnja 2019</w:t>
      </w:r>
      <w:r w:rsidR="00D719CA"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B3589E" w:rsidR="00A7635A" w:rsidRPr="00A7635A">
      <w:pPr>
        <w:jc w:val="both"/>
      </w:pPr>
      <w:r w:rsidRPr="001B7DA3">
        <w:tab/>
      </w:r>
      <w:r w:rsidR="001B7DA3" w:rsidRPr="001B7DA3">
        <w:t xml:space="preserve">I. </w:t>
      </w:r>
      <w:r w:rsidR="00A7635A">
        <w:t>Skupština vjerovnika određena</w:t>
      </w:r>
      <w:r w:rsidR="001B7DA3" w:rsidRPr="001B7DA3">
        <w:t xml:space="preserve"> </w:t>
      </w:r>
      <w:r w:rsidR="00A7635A" w:rsidRPr="00A7635A">
        <w:t xml:space="preserve">za dan </w:t>
      </w:r>
      <w:r w:rsidR="00B0720B">
        <w:t xml:space="preserve">19. veljače 2019. u </w:t>
      </w:r>
      <w:r w:rsidR="00C540F1">
        <w:t>10.15</w:t>
      </w:r>
      <w:r w:rsidR="00A7635A" w:rsidRPr="00A7635A">
        <w:t xml:space="preserve"> </w:t>
      </w:r>
      <w:r w:rsidR="00B3589E">
        <w:t xml:space="preserve">sati, </w:t>
      </w:r>
      <w:r w:rsidR="00770EFA">
        <w:t>odgađa se za dan 5. ožujka 2019</w:t>
      </w:r>
      <w:r w:rsidR="00C540F1">
        <w:t>. u 10.15</w:t>
      </w:r>
      <w:r w:rsidR="00294DD8">
        <w:t xml:space="preserve"> sati te će se </w:t>
      </w:r>
      <w:r w:rsidR="00294DD8" w:rsidRPr="00294DD8">
        <w:t>održati u zgradi ovog suda Petrinjska 8, soba 84/II (ulična zgrada).</w:t>
      </w:r>
    </w:p>
    <w:p w:rsidRDefault="00A7635A" w:rsidP="00A7635A" w:rsidR="00A7635A" w:rsidRPr="00A7635A">
      <w:pPr>
        <w:ind w:firstLine="720"/>
        <w:jc w:val="both"/>
      </w:pPr>
    </w:p>
    <w:p w:rsidRDefault="00B3589E" w:rsidP="00A7635A" w:rsidR="00904796">
      <w:pPr>
        <w:ind w:firstLine="705"/>
        <w:jc w:val="both"/>
      </w:pPr>
      <w:r>
        <w:t>I</w:t>
      </w:r>
      <w:r w:rsidR="00A7635A">
        <w:t xml:space="preserve">I. </w:t>
      </w:r>
      <w:r w:rsidR="00A7635A" w:rsidRPr="00A7635A">
        <w:t>Ovo rješenje će se objaviti na mrežnoj stranici e-oglasna ploča Trgovačkog  suda u Zagrebu.</w:t>
      </w:r>
    </w:p>
    <w:p w:rsidRDefault="005B1702" w:rsidP="00A7635A" w:rsidR="005B1702">
      <w:pPr>
        <w:numPr>
          <w:ilvl w:val="12"/>
          <w:numId w:val="0"/>
        </w:numPr>
        <w:jc w:val="both"/>
      </w:pPr>
    </w:p>
    <w:p w:rsidRDefault="00B3589E" w:rsidP="00B3589E" w:rsidR="00B3589E">
      <w:pPr>
        <w:numPr>
          <w:ilvl w:val="12"/>
          <w:numId w:val="0"/>
        </w:numPr>
        <w:jc w:val="center"/>
      </w:pPr>
      <w:r>
        <w:t>obrazloženje</w:t>
      </w:r>
    </w:p>
    <w:p w:rsidRDefault="00B3589E" w:rsidP="00B3589E" w:rsidR="00B3589E">
      <w:pPr>
        <w:numPr>
          <w:ilvl w:val="12"/>
          <w:numId w:val="0"/>
        </w:numPr>
      </w:pPr>
    </w:p>
    <w:p w:rsidRDefault="00B3589E" w:rsidP="00B3589E" w:rsidR="00B3589E">
      <w:pPr>
        <w:numPr>
          <w:ilvl w:val="12"/>
          <w:numId w:val="0"/>
        </w:numPr>
        <w:jc w:val="both"/>
      </w:pPr>
      <w:r>
        <w:tab/>
      </w:r>
      <w:r w:rsidR="00770EFA">
        <w:t xml:space="preserve">Zbog spriječenosti suca skupština vjerovnika </w:t>
      </w:r>
      <w:r w:rsidR="00770EFA" w:rsidRPr="00770EFA">
        <w:t>određ</w:t>
      </w:r>
      <w:r w:rsidR="00C540F1">
        <w:t>ena za dan 19. veljače 2019. u 10.15</w:t>
      </w:r>
      <w:r w:rsidR="00770EFA" w:rsidRPr="00770EFA">
        <w:t xml:space="preserve"> sati, odga</w:t>
      </w:r>
      <w:r w:rsidR="00C540F1">
        <w:t>đa se za dan 5. ožujka 2019. u 10.15</w:t>
      </w:r>
      <w:r w:rsidR="00770EFA" w:rsidRPr="00770EFA">
        <w:t xml:space="preserve"> sati</w:t>
      </w:r>
      <w:r w:rsidR="00294DD8">
        <w:t>.</w:t>
      </w:r>
    </w:p>
    <w:p w:rsidRDefault="00442DDA" w:rsidP="00B3589E" w:rsidR="00442DDA" w:rsidRPr="0024015D">
      <w:pPr>
        <w:numPr>
          <w:ilvl w:val="12"/>
          <w:numId w:val="0"/>
        </w:numPr>
        <w:jc w:val="both"/>
      </w:pP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8E4392">
        <w:t>29</w:t>
      </w:r>
      <w:r w:rsidR="00CB67EB" w:rsidRPr="00CB67EB">
        <w:t>. siječnja 2019</w:t>
      </w:r>
      <w:r w:rsidR="00442DDA" w:rsidRPr="0024015D">
        <w:t>.</w:t>
      </w:r>
    </w:p>
    <w:p w:rsidRDefault="00442DDA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145706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744CC3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145706" w:rsidP="007C2D6E" w:rsidR="00145706">
      <w:pPr>
        <w:numPr>
          <w:ilvl w:val="12"/>
          <w:numId w:val="0"/>
        </w:numPr>
      </w:pPr>
    </w:p>
    <w:p w:rsidRDefault="00744CC3" w:rsidP="00400817" w:rsidR="00744CC3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44CC3" w:rsidP="00400817" w:rsidR="00744CC3" w:rsidRPr="00400817">
      <w:pPr>
        <w:ind w:left="5664"/>
      </w:pPr>
      <w:r w:rsidRPr="00400817">
        <w:t xml:space="preserve">        Dijana Hadžić</w:t>
      </w:r>
    </w:p>
    <w:p w:rsidRDefault="00744CC3" w:rsidP="007C2D6E" w:rsidR="00744CC3"/>
    <w:p w:rsidRDefault="00744CC3" w:rsidP="007C2D6E" w:rsidR="00744CC3" w:rsidRPr="00744CC3"/>
    <w:sectPr w:rsidSect="00C40D3E" w:rsidR="00744CC3" w:rsidRPr="00744CC3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589E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457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94DD8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44CC3"/>
    <w:rsid w:val="00770EFA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E4392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635A"/>
    <w:rsid w:val="00A77C29"/>
    <w:rsid w:val="00A92074"/>
    <w:rsid w:val="00AD608A"/>
    <w:rsid w:val="00B0720B"/>
    <w:rsid w:val="00B316F2"/>
    <w:rsid w:val="00B34803"/>
    <w:rsid w:val="00B3589E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540F1"/>
    <w:rsid w:val="00C729AD"/>
    <w:rsid w:val="00C746F6"/>
    <w:rsid w:val="00C80215"/>
    <w:rsid w:val="00C90C73"/>
    <w:rsid w:val="00C90E86"/>
    <w:rsid w:val="00CA1916"/>
    <w:rsid w:val="00CA61F9"/>
    <w:rsid w:val="00CB67EB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St-19/2017-59</izvorni_sadrzaj>
    <derivirana_varijabla naziv="DomainObject.PredzadnjaOdlukaIzPredmeta.Oznaka_1">St-19/2017-59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804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2019-01-29T10:40:00Z</dcterms:created>
  <dc:creator>nmarkovic</dc:creator>
  <cp:lastModifiedBy>Dijana Hadžić</cp:lastModifiedBy>
  <cp:lastPrinted>2019-01-29T12:16:00Z</cp:lastPrinted>
  <dcterms:modified xmlns:xsi="http://www.w3.org/2001/XMLSchema-instance" xsi:type="dcterms:W3CDTF">2019-01-29T12:16:00Z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Rješenje - izmjena termina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