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974e" w14:paraId="441974e" w:rsidRDefault="002D4ABD" w:rsidP="002D4ABD" w:rsidR="002D4ABD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ABD" w:rsidP="002D4ABD" w:rsidR="002D4ABD" w:rsidRPr="00C254D4">
      <w:r w:rsidRPr="00C254D4">
        <w:t xml:space="preserve">REPUBLIKA HRVATSKA </w:t>
      </w:r>
    </w:p>
    <w:p w:rsidRDefault="002D4ABD" w:rsidP="002D4ABD" w:rsidR="002D4ABD" w:rsidRPr="00C254D4">
      <w:pPr>
        <w:tabs>
          <w:tab w:pos="7350" w:val="left"/>
        </w:tabs>
      </w:pPr>
      <w:r w:rsidRPr="00C254D4">
        <w:t>TRGOVAČKI SUD U ZAGREBU</w:t>
      </w:r>
      <w:r w:rsidRPr="00C254D4">
        <w:tab/>
        <w:t>4</w:t>
      </w:r>
      <w:r w:rsidR="00336E9D">
        <w:t xml:space="preserve"> </w:t>
      </w:r>
      <w:r w:rsidRPr="00C254D4">
        <w:t>St-</w:t>
      </w:r>
      <w:r w:rsidR="0093084A">
        <w:t>5264</w:t>
      </w:r>
      <w:r w:rsidR="0056355E">
        <w:t>/16</w:t>
      </w:r>
    </w:p>
    <w:p w:rsidRDefault="002D4ABD" w:rsidP="002D4ABD" w:rsidR="002D4ABD" w:rsidRPr="00C254D4">
      <w:r w:rsidRPr="00C254D4">
        <w:t xml:space="preserve">STALNA SLUŽBA </w:t>
      </w:r>
    </w:p>
    <w:p w:rsidRDefault="002D4ABD" w:rsidP="002D4ABD" w:rsidR="002D4ABD">
      <w:r w:rsidRPr="00C254D4">
        <w:t xml:space="preserve">Karlovac, </w:t>
      </w:r>
      <w:r w:rsidR="0093084A">
        <w:t>Trg hrvatskih branitelja 1</w:t>
      </w:r>
    </w:p>
    <w:p w:rsidRDefault="0076793A" w:rsidP="002D4ABD" w:rsidR="0076793A" w:rsidRPr="00C254D4"/>
    <w:p w:rsidRDefault="00693C7D" w:rsidP="00693C7D" w:rsidR="00693C7D" w:rsidRPr="005F7ED3"/>
    <w:p w:rsidRDefault="00F664C9" w:rsidP="00F664C9" w:rsidR="00693C7D" w:rsidRPr="005F7ED3">
      <w:pPr>
        <w:jc w:val="center"/>
      </w:pPr>
      <w:r w:rsidRPr="005F7ED3">
        <w:t>REPUBLIKA HRVATSKA</w:t>
      </w:r>
    </w:p>
    <w:p w:rsidRDefault="0093084A" w:rsidP="002E7C09" w:rsidR="00693C7D" w:rsidRPr="005F7ED3">
      <w:pPr>
        <w:jc w:val="center"/>
      </w:pPr>
      <w:r>
        <w:t>Z A K L J U Č A K</w:t>
      </w:r>
    </w:p>
    <w:p w:rsidRDefault="0076793A" w:rsidP="00693C7D" w:rsidR="0076793A" w:rsidRPr="005F7ED3"/>
    <w:p w:rsidRDefault="002D4ABD" w:rsidP="002E7C09" w:rsidR="00693C7D" w:rsidRPr="005F7ED3">
      <w:pPr>
        <w:ind w:firstLine="708"/>
        <w:jc w:val="both"/>
      </w:pPr>
      <w:r>
        <w:t>Trgovački sud u Zagrebu, Stalna služba,</w:t>
      </w:r>
      <w:r w:rsidR="00693C7D" w:rsidRPr="005F7ED3">
        <w:t xml:space="preserve"> po sucu Goranki Boljkovac, kao stečajnom sucu, u povodu prijedloga predlagatelja FINANCIJSKA AGENCIJA, Zagreb, </w:t>
      </w:r>
      <w:r w:rsidR="00350324">
        <w:t>Ulica grada Vukovara 70</w:t>
      </w:r>
      <w:r w:rsidR="00693C7D" w:rsidRPr="005F7ED3">
        <w:t>, za otvaranje ste</w:t>
      </w:r>
      <w:r w:rsidR="002E7C09" w:rsidRPr="005F7ED3">
        <w:t xml:space="preserve">čajnog postupka nad dužnikom </w:t>
      </w:r>
      <w:r w:rsidR="00D75310">
        <w:t>WOK BY MATIJA  j.d.o.</w:t>
      </w:r>
      <w:r w:rsidR="0093084A">
        <w:t>o. za  usluge i trgovinu, Zagreb, Ilica 33, OIB 28715201961</w:t>
      </w:r>
      <w:r w:rsidR="00336E9D">
        <w:t xml:space="preserve">, </w:t>
      </w:r>
      <w:r w:rsidR="00693C7D" w:rsidRPr="005F7ED3">
        <w:t xml:space="preserve">dana </w:t>
      </w:r>
      <w:r w:rsidR="0093084A">
        <w:t>6. srpnja 2018.</w:t>
      </w:r>
      <w:r w:rsidR="00693C7D" w:rsidRPr="005F7ED3">
        <w:t xml:space="preserve"> </w:t>
      </w:r>
    </w:p>
    <w:p w:rsidRDefault="00693C7D" w:rsidP="00693C7D" w:rsidR="00693C7D" w:rsidRPr="005F7ED3"/>
    <w:p w:rsidRDefault="007A0A2F" w:rsidP="002E7C09" w:rsidR="00693C7D">
      <w:pPr>
        <w:jc w:val="center"/>
      </w:pPr>
      <w:r>
        <w:t>z a k l j u č i o   j e</w:t>
      </w:r>
    </w:p>
    <w:p w:rsidRDefault="00336E9D" w:rsidP="00336E9D" w:rsidR="00336E9D" w:rsidRPr="00916D79">
      <w:pPr>
        <w:ind w:firstLine="720"/>
        <w:jc w:val="center"/>
      </w:pPr>
    </w:p>
    <w:p w:rsidRDefault="007A0A2F" w:rsidP="00336E9D" w:rsidR="00336E9D">
      <w:pPr>
        <w:numPr>
          <w:ilvl w:val="0"/>
          <w:numId w:val="1"/>
        </w:numPr>
        <w:jc w:val="both"/>
      </w:pPr>
      <w:r>
        <w:t xml:space="preserve">Nalaže se privremenom stečajnom upravitelju Ivanu Prpiću, Zagreb, Hruševećka 11, da bez odgode dostavi sudu pisano izvješće s mišljenjem sukladno točki 2. i 3. izreke rješenja ovog suda posl.br. 7 St-5264/16 od 31. svibnja 2017., dakle izvješće u kojem će se očitovati </w:t>
      </w:r>
      <w:r w:rsidRPr="00916D79">
        <w:t>mogu li se imovinom dužnika pokriti troškovi postupka, ispitati postoji li koji od stečajnih razloga, da li postoje uvjeti za vođenje stečajnog postupka ili postoje uvjeti za nastavak poslovanja dužnika</w:t>
      </w:r>
      <w:r>
        <w:t>.</w:t>
      </w:r>
    </w:p>
    <w:p w:rsidRDefault="00D75310" w:rsidP="00D75310" w:rsidR="00D75310">
      <w:pPr>
        <w:ind w:left="720"/>
        <w:jc w:val="both"/>
      </w:pPr>
    </w:p>
    <w:p w:rsidRDefault="00D75310" w:rsidP="00D75310" w:rsidR="00D75310">
      <w:pPr>
        <w:numPr>
          <w:ilvl w:val="0"/>
          <w:numId w:val="1"/>
        </w:numPr>
        <w:jc w:val="both"/>
      </w:pPr>
      <w:r w:rsidRPr="00F332D5">
        <w:t xml:space="preserve">Zakazuje se ročište radi rasprave o pretpostavkama za otvaranje stečajnog postupka nad dužnikom </w:t>
      </w:r>
      <w:r>
        <w:t>WOK BY MATIJA  j.d.o.o. za  usluge i trgovinu, Zagreb, Ilica 33, OIB 28715201961</w:t>
      </w:r>
      <w:r w:rsidRPr="00F332D5">
        <w:t xml:space="preserve">, za dan </w:t>
      </w:r>
      <w:r>
        <w:t>5. rujna</w:t>
      </w:r>
      <w:r w:rsidRPr="001954FC">
        <w:t xml:space="preserve"> 2018. godine u </w:t>
      </w:r>
      <w:r>
        <w:t>10,00</w:t>
      </w:r>
      <w:r w:rsidRPr="001954FC">
        <w:t xml:space="preserve"> sati,</w:t>
      </w:r>
      <w:r w:rsidRPr="00F332D5">
        <w:t xml:space="preserve"> u zgradi Trgovačkog suda u Zagrebu, Stalne službe, Karlovac, </w:t>
      </w:r>
      <w:r>
        <w:t>Trg hrvatskih branitelja 1, II kat</w:t>
      </w:r>
      <w:r w:rsidRPr="00F332D5">
        <w:t xml:space="preserve">, soba broj </w:t>
      </w:r>
      <w:r>
        <w:t>204</w:t>
      </w:r>
      <w:r w:rsidRPr="00F332D5">
        <w:t xml:space="preserve">, na koje se pozivaju dostavom ovog rješenja predlagatelj FINA, dužnik, zastupnik dužnika po zakonu </w:t>
      </w:r>
      <w:r>
        <w:t>Matija Nikolić</w:t>
      </w:r>
      <w:r w:rsidRPr="00F332D5">
        <w:t xml:space="preserve"> i  privremeni stečajni upravitelj </w:t>
      </w:r>
      <w:r>
        <w:t>Ivan Prpić</w:t>
      </w:r>
      <w:r w:rsidRPr="00F332D5">
        <w:t>.</w:t>
      </w:r>
    </w:p>
    <w:p w:rsidRDefault="00D75310" w:rsidP="00D75310" w:rsidR="00D75310">
      <w:pPr>
        <w:pStyle w:val="Odlomakpopisa"/>
      </w:pPr>
    </w:p>
    <w:p w:rsidRDefault="00D75310" w:rsidP="00D75310" w:rsidR="00D75310" w:rsidRPr="00F332D5">
      <w:pPr>
        <w:numPr>
          <w:ilvl w:val="0"/>
          <w:numId w:val="1"/>
        </w:numPr>
        <w:jc w:val="both"/>
      </w:pPr>
      <w:r>
        <w:t>Nalaže se Financijskoj agenciji u roku od 15 dana dostaviti sudu potvrdu o blokadi računa i novčanih sredstava dužnika, sa stanjem na dan izdavanja potvrde.</w:t>
      </w:r>
    </w:p>
    <w:p w:rsidRDefault="00693C7D" w:rsidP="00693C7D" w:rsidR="00693C7D" w:rsidRPr="005F7ED3"/>
    <w:p w:rsidRDefault="00693C7D" w:rsidP="002E7C09" w:rsidR="00693C7D" w:rsidRPr="005F7ED3">
      <w:pPr>
        <w:jc w:val="center"/>
      </w:pPr>
      <w:r w:rsidRPr="005F7ED3">
        <w:t xml:space="preserve">U Karlovcu, </w:t>
      </w:r>
      <w:r w:rsidR="00D75310">
        <w:t>6. srpnja 2018.</w:t>
      </w:r>
    </w:p>
    <w:p w:rsidRDefault="00693C7D" w:rsidP="00693C7D" w:rsidR="00693C7D" w:rsidRPr="005F7ED3">
      <w:r w:rsidRPr="005F7ED3">
        <w:t xml:space="preserve">        </w:t>
      </w:r>
    </w:p>
    <w:p w:rsidRDefault="00693C7D" w:rsidP="00693C7D" w:rsidR="00693C7D" w:rsidRPr="005F7ED3">
      <w:r w:rsidRPr="005F7ED3">
        <w:t xml:space="preserve">                                                                                                 </w:t>
      </w:r>
      <w:r w:rsidR="00F664C9" w:rsidRPr="005F7ED3">
        <w:t xml:space="preserve">              </w:t>
      </w:r>
      <w:r w:rsidRPr="005F7ED3">
        <w:t xml:space="preserve">Stečajni sudac: </w:t>
      </w:r>
    </w:p>
    <w:p w:rsidRDefault="00693C7D" w:rsidP="00693C7D" w:rsidR="00693C7D">
      <w:r w:rsidRPr="005F7ED3">
        <w:t xml:space="preserve">                                                                                       </w:t>
      </w:r>
      <w:r w:rsidR="00F664C9" w:rsidRPr="005F7ED3">
        <w:t xml:space="preserve">                    </w:t>
      </w:r>
      <w:r w:rsidRPr="005F7ED3">
        <w:t xml:space="preserve"> Goranka Boljkovac</w:t>
      </w:r>
      <w:r w:rsidR="007E7A6E">
        <w:t>, v.r.</w:t>
      </w:r>
    </w:p>
    <w:p w:rsidRDefault="005F7ED3" w:rsidP="00693C7D" w:rsidR="005F7ED3"/>
    <w:p w:rsidRDefault="007E7A6E" w:rsidP="00B80564" w:rsidR="007E7A6E">
      <w:pPr>
        <w:tabs>
          <w:tab w:pos="6900" w:val="left"/>
        </w:tabs>
        <w:jc w:val="both"/>
      </w:pPr>
      <w:r>
        <w:tab/>
        <w:t>Za točnost otpravka-</w:t>
      </w:r>
    </w:p>
    <w:p w:rsidRDefault="007E7A6E" w:rsidP="00B80564" w:rsidR="007E7A6E" w:rsidRPr="0029771D">
      <w:pPr>
        <w:tabs>
          <w:tab w:pos="6900" w:val="left"/>
        </w:tabs>
        <w:jc w:val="both"/>
      </w:pPr>
      <w:r>
        <w:tab/>
        <w:t>ovlašteni službenik:</w:t>
      </w:r>
    </w:p>
    <w:p w:rsidRDefault="007E7A6E" w:rsidP="007E7A6E" w:rsidR="007E7A6E">
      <w:pPr>
        <w:tabs>
          <w:tab w:pos="6622" w:val="left"/>
        </w:tabs>
      </w:pPr>
      <w:r>
        <w:tab/>
        <w:t xml:space="preserve">     </w:t>
      </w:r>
      <w:r w:rsidRPr="00B80564">
        <w:t>Renata Klokočki</w:t>
      </w:r>
    </w:p>
    <w:p w:rsidRDefault="00A67AC0" w:rsidP="007E7A6E" w:rsidR="00A67AC0" w:rsidRPr="005F7ED3">
      <w:pPr>
        <w:tabs>
          <w:tab w:pos="6622" w:val="left"/>
        </w:tabs>
      </w:pPr>
    </w:p>
    <w:p w:rsidRDefault="00693C7D" w:rsidP="00693C7D" w:rsidR="00693C7D" w:rsidRPr="005F7ED3">
      <w:r w:rsidRPr="005F7ED3">
        <w:t>UPUTA O PRAVNOM LIJEKU:</w:t>
      </w:r>
    </w:p>
    <w:p w:rsidRDefault="00693C7D" w:rsidP="00693C7D" w:rsidR="00693C7D" w:rsidRPr="005F7ED3">
      <w:r w:rsidRPr="005F7ED3">
        <w:t xml:space="preserve">Protiv </w:t>
      </w:r>
      <w:r w:rsidR="00D75310">
        <w:t>ovog zaključka nije dopuštena žalba.</w:t>
      </w:r>
    </w:p>
    <w:p w:rsidRDefault="00693C7D" w:rsidP="00693C7D" w:rsidR="002D49A0" w:rsidRPr="005F7ED3">
      <w:r w:rsidRPr="005F7ED3">
        <w:t xml:space="preserve">      </w:t>
      </w:r>
    </w:p>
    <w:sectPr w:rsidSect="002E7C09" w:rsidR="002D49A0" w:rsidRPr="005F7ED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4E" w:rsidR="0001084E">
      <w:r>
        <w:separator/>
      </w:r>
    </w:p>
  </w:endnote>
  <w:endnote w:id="0" w:type="continuationSeparator">
    <w:p w:rsidRDefault="0001084E" w:rsidR="0001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4E" w:rsidR="0001084E">
      <w:r>
        <w:separator/>
      </w:r>
    </w:p>
  </w:footnote>
  <w:footnote w:id="0" w:type="continuationSeparator">
    <w:p w:rsidRDefault="0001084E" w:rsidR="00010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4C9" w:rsidR="00F6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3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4C9" w:rsidR="00F664C9">
    <w:pPr>
      <w:pStyle w:val="Zaglavlje"/>
    </w:pPr>
    <w:r>
      <w:t xml:space="preserve">                                                                                                                                 4St-</w:t>
    </w:r>
    <w:r w:rsidR="00126C15">
      <w:t>3276</w:t>
    </w:r>
    <w:r w:rsidR="00F842B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C7D"/>
    <w:rsid w:val="0001084E"/>
    <w:rsid w:val="00126C15"/>
    <w:rsid w:val="001614AD"/>
    <w:rsid w:val="0021220E"/>
    <w:rsid w:val="00233F21"/>
    <w:rsid w:val="0025005C"/>
    <w:rsid w:val="0027227B"/>
    <w:rsid w:val="002D16B2"/>
    <w:rsid w:val="002D49A0"/>
    <w:rsid w:val="002D4ABD"/>
    <w:rsid w:val="002E7C09"/>
    <w:rsid w:val="00336E9D"/>
    <w:rsid w:val="00350324"/>
    <w:rsid w:val="00371083"/>
    <w:rsid w:val="00513C51"/>
    <w:rsid w:val="0056355E"/>
    <w:rsid w:val="005732A3"/>
    <w:rsid w:val="005B295E"/>
    <w:rsid w:val="005F7ED3"/>
    <w:rsid w:val="00623894"/>
    <w:rsid w:val="00683588"/>
    <w:rsid w:val="00693C7D"/>
    <w:rsid w:val="0076793A"/>
    <w:rsid w:val="007A0A2F"/>
    <w:rsid w:val="007E7A6E"/>
    <w:rsid w:val="008961AF"/>
    <w:rsid w:val="008D0E94"/>
    <w:rsid w:val="0093084A"/>
    <w:rsid w:val="00977394"/>
    <w:rsid w:val="009A0E71"/>
    <w:rsid w:val="00A20EFA"/>
    <w:rsid w:val="00A67AC0"/>
    <w:rsid w:val="00AF1861"/>
    <w:rsid w:val="00C63961"/>
    <w:rsid w:val="00CD4B11"/>
    <w:rsid w:val="00D75310"/>
    <w:rsid w:val="00D825C2"/>
    <w:rsid w:val="00EC45D2"/>
    <w:rsid w:val="00F11929"/>
    <w:rsid w:val="00F664C9"/>
    <w:rsid w:val="00F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53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53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St-5264/2016</izvorni_sadrzaj>
    <derivirana_varijabla naziv="DomainObject.Predmet.OznakaBroj_1">St-5264/2016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WOK BY MATIJA jednostavno društvo s ograničenom odgovornošću za usluge i trgovinu zastupanog po punomoćniku Matija Nikolić</izvorni_sadrzaj>
    <derivirana_varijabla naziv="DomainObject.Predmet.ProtustrankaFormated_1">  WOK BY MATIJA jednostavno društvo s ograničenom odgovornošću za usluge i trgovinu zastupanog po punomoćniku Matija Nikolić</derivirana_varijabla>
  </DomainObject.Predmet.ProtustrankaFormated>
  <DomainObject.Predmet.ProtustrankaFormatedOIB>
    <izvorni_sadrzaj>  WOK BY MATIJA jednostavno društvo s ograničenom odgovornošću za usluge i trgovinu, OIB 28715201961 zastupanog po punomoćniku Matija Nikolić</izvorni_sadrzaj>
    <derivirana_varijabla naziv="DomainObject.Predmet.ProtustrankaFormatedOIB_1">  WOK BY MATIJA jednostavno društvo s ograničenom odgovornošću za usluge i trgovinu, OIB 28715201961 zastupanog po punomoćniku Matija Nikolić</derivirana_varijabla>
  </DomainObject.Predmet.ProtustrankaFormatedOIB>
  <DomainObject.Predmet.ProtustrankaFormatedWithAdress>
    <izvorni_sadrzaj> WOK BY MATIJA jednostavno društvo s ograničenom odgovornošću za usluge i trgovinu, Ilica 33, 10000 Zagreb zastupanog po punomoćniku Matija Nikolić</izvorni_sadrzaj>
    <derivirana_varijabla naziv="DomainObject.Predmet.ProtustrankaFormatedWithAdress_1"> WOK BY MATIJA jednostavno društvo s ograničenom odgovornošću za usluge i trgovinu, Ilica 33, 10000 Zagreb zastupanog po punomoćniku Matija Nikolić</derivirana_varijabla>
  </DomainObject.Predmet.ProtustrankaFormatedWithAdress>
  <DomainObject.Predmet.ProtustrankaFormatedWithAdressOIB>
    <izvorni_sadrzaj> WOK BY MATIJA jednostavno društvo s ograničenom odgovornošću za usluge i trgovinu, OIB 28715201961, Ilica 33, 10000 Zagreb zastupanog po punomoćniku Matija Nikolić</izvorni_sadrzaj>
    <derivirana_varijabla naziv="DomainObject.Predmet.ProtustrankaFormatedWithAdressOIB_1"> WOK BY MATIJA jednostavno društvo s ograničenom odgovornošću za usluge i trgovinu, OIB 28715201961, Ilica 33, 10000 Zagreb zastupanog po punomoćniku Matija Nikolić</derivirana_varijabla>
  </DomainObject.Predmet.ProtustrankaFormatedWithAdressOIB>
  <DomainObject.Predmet.ProtustrankaWithAdress>
    <izvorni_sadrzaj>WOK BY MATIJA jednostavno društvo s ograničenom odgovornošću za usluge i trgovinu Ilica 33, 10000 Zagreb</izvorni_sadrzaj>
    <derivirana_varijabla naziv="DomainObject.Predmet.ProtustrankaWithAdress_1">WOK BY MATIJA jednostavno društvo s ograničenom odgovornošću za usluge i trgovinu Ilica 33, 10000 Zagreb</derivirana_varijabla>
  </DomainObject.Predmet.ProtustrankaWithAdress>
  <DomainObject.Predmet.ProtustrankaWithAdressOIB>
    <izvorni_sadrzaj>WOK BY MATIJA jednostavno društvo s ograničenom odgovornošću za usluge i trgovinu, OIB 28715201961, Ilica 33, 10000 Zagreb</izvorni_sadrzaj>
    <derivirana_varijabla naziv="DomainObject.Predmet.ProtustrankaWithAdressOIB_1">WOK BY MATIJA jednostavno društvo s ograničenom odgovornošću za usluge i trgovinu, OIB 28715201961, Ilica 33, 10000 Zagreb</derivirana_varijabla>
  </DomainObject.Predmet.ProtustrankaWithAdressOIB>
  <DomainObject.Predmet.ProtustrankaNazivFormated>
    <izvorni_sadrzaj>WOK BY MATIJA jednostavno društvo s ograničenom odgovornošću za usluge i trgovinu</izvorni_sadrzaj>
    <derivirana_varijabla naziv="DomainObject.Predmet.ProtustrankaNazivFormated_1">WOK BY MATIJA jednostavno društvo s ograničenom odgovornošću za usluge i trgovinu</derivirana_varijabla>
  </DomainObject.Predmet.ProtustrankaNazivFormated>
  <DomainObject.Predmet.ProtustrankaNazivFormatedOIB>
    <izvorni_sadrzaj>WOK BY MATIJA jednostavno društvo s ograničenom odgovornošću za usluge i trgovinu, OIB 28715201961</izvorni_sadrzaj>
    <derivirana_varijabla naziv="DomainObject.Predmet.ProtustrankaNazivFormatedOIB_1">WOK BY MATIJA jednostavno društvo s ograničenom odgovornošću za usluge i trgovinu, OIB 28715201961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Nikolić</izvorni_sadrzaj>
    <derivirana_varijabla naziv="DomainObject.Predmet.StrankaFormated_1">  FINA Regionalni centar Zagreb; Matija Nikolić</derivirana_varijabla>
  </DomainObject.Predmet.StrankaFormated>
  <DomainObject.Predmet.StrankaFormatedOIB>
    <izvorni_sadrzaj>  FINA Regionalni centar Zagreb, OIB 85821130368; Matija Nikolić, OIB 22826553630</izvorni_sadrzaj>
    <derivirana_varijabla naziv="DomainObject.Predmet.StrankaFormatedOIB_1">  FINA Regionalni centar Zagreb, OIB 85821130368; Matija Nikolić, OIB 22826553630</derivirana_varijabla>
  </DomainObject.Predmet.StrankaFormatedOIB>
  <DomainObject.Predmet.StrankaFormatedWithAdress>
    <izvorni_sadrzaj> FINA Regionalni centar Zagreb, Trg svibanjskih žrtava 1995. br. 1, 10000 Zagreb; Matija Nikolić, Mihanovićeva Ulica 30, 10000 Zagreb</izvorni_sadrzaj>
    <derivirana_varijabla naziv="DomainObject.Predmet.StrankaFormatedWithAdress_1"> FINA Regionalni centar Zagreb, Trg svibanjskih žrtava 1995. br. 1, 10000 Zagreb; Matija Nikolić, Mihanovićeva Ulica 30, 10000 Zagreb</derivirana_varijabla>
  </DomainObject.Predmet.StrankaFormatedWithAdress>
  <DomainObject.Predmet.StrankaFormatedWithAdressOIB>
    <izvorni_sadrzaj> FINA Regionalni centar Zagreb, OIB 85821130368, Trg svibanjskih žrtava 1995. br. 1, 10000 Zagreb; Matija Nikolić, OIB 22826553630, Mihanovićeva Ulica 30, 10000 Zagreb</izvorni_sadrzaj>
    <derivirana_varijabla naziv="DomainObject.Predmet.StrankaFormatedWithAdressOIB_1"> FINA Regionalni centar Zagreb, OIB 85821130368, Trg svibanjskih žrtava 1995. br. 1, 10000 Zagreb; Matija Nikolić, OIB 22826553630, Mihanovićeva Ulica 30, 10000 Zagreb</derivirana_varijabla>
  </DomainObject.Predmet.StrankaFormatedWithAdressOIB>
  <DomainObject.Predmet.StrankaWithAdress>
    <izvorni_sadrzaj>FINA Regionalni centar Zagreb Trg svibanjskih žrtava 1995. br. 1,10000 Zagreb,Matija Nikolić Mihanovićeva Ulica 30,10000 Zagreb</izvorni_sadrzaj>
    <derivirana_varijabla naziv="DomainObject.Predmet.StrankaWithAdress_1">FINA Regionalni centar Zagreb Trg svibanjskih žrtava 1995. br. 1,10000 Zagreb,Matija Nikolić Mihanovićeva Ulica 30,10000 Zagreb</derivirana_varijabla>
  </DomainObject.Predmet.StrankaWithAdress>
  <DomainObject.Predmet.StrankaWithAdressOIB>
    <izvorni_sadrzaj>FINA Regionalni centar Zagreb, OIB 85821130368, Trg svibanjskih žrtava 1995. br. 1,10000 Zagreb,Matija Nikolić, OIB 22826553630, Mihanovićeva Ulica 30,10000 Zagreb</izvorni_sadrzaj>
    <derivirana_varijabla naziv="DomainObject.Predmet.StrankaWithAdressOIB_1">FINA Regionalni centar Zagreb, OIB 85821130368, Trg svibanjskih žrtava 1995. br. 1,10000 Zagreb,Matija Nikolić, OIB 22826553630, Mihanovićeva Ulica 30,10000 Zagreb</derivirana_varijabla>
  </DomainObject.Predmet.StrankaWithAdressOIB>
  <DomainObject.Predmet.StrankaNazivFormated>
    <izvorni_sadrzaj>FINA Regionalni centar Zagreb,Matija Nikolić</izvorni_sadrzaj>
    <derivirana_varijabla naziv="DomainObject.Predmet.StrankaNazivFormated_1">FINA Regionalni centar Zagreb,Matija Nikolić</derivirana_varijabla>
  </DomainObject.Predmet.StrankaNazivFormated>
  <DomainObject.Predmet.StrankaNazivFormatedOIB>
    <izvorni_sadrzaj>FINA Regionalni centar Zagreb, OIB 85821130368,Matija Nikolić, OIB 22826553630</izvorni_sadrzaj>
    <derivirana_varijabla naziv="DomainObject.Predmet.StrankaNazivFormatedOIB_1">FINA Regionalni centar Zagreb, OIB 85821130368,Matija Nikolić, OIB 22826553630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Matija Nikolić</item>
    </izvorni_sadrzaj>
    <derivirana_varijabla naziv="DomainObject.Predmet.StrankaListFormated_1">
      <item>FINA Regionalni centar Zagreb</item>
      <item>Matija Nikolić</item>
    </derivirana_varijabla>
  </DomainObject.Predmet.StrankaListFormated>
  <DomainObject.Predmet.StrankaListFormatedOIB>
    <izvorni_sadrzaj>
      <item>FINA Regionalni centar Zagreb, OIB 85821130368</item>
      <item>Matija Nikolić, OIB 22826553630</item>
    </izvorni_sadrzaj>
    <derivirana_varijabla naziv="DomainObject.Predmet.StrankaListFormatedOIB_1">
      <item>FINA Regionalni centar Zagreb, OIB 85821130368</item>
      <item>Matija Nikolić, OIB 22826553630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Nikolić, Mihanovićeva Ulica 30, 10000 Zagreb</item>
    </izvorni_sadrzaj>
    <derivirana_varijabla naziv="DomainObject.Predmet.StrankaListFormatedWithAdress_1">
      <item>FINA Regionalni centar Zagreb, Trg svibanjskih žrtava 1995. br. 1, 10000 Zagreb</item>
      <item>Matija Nikolić, Mihanovićeva Ulica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Nikolić, OIB 22826553630, Mihanovićeva Ulica 30, 10000 Zagreb</item>
    </izvorni_sadrzaj>
    <derivirana_varijabla naziv="DomainObject.Predmet.StrankaListFormatedWithAdressOIB_1">
      <item>FINA Regionalni centar Zagreb, OIB 85821130368, Trg svibanjskih žrtava 1995. br. 1, 10000 Zagreb</item>
      <item>Matija Nikolić, OIB 22826553630, Mihanovićeva Ulica 30, 10000 Zagreb</item>
    </derivirana_varijabla>
  </DomainObject.Predmet.StrankaListFormatedWithAdressOIB>
  <DomainObject.Predmet.StrankaListNazivFormated>
    <izvorni_sadrzaj>
      <item>FINA Regionalni centar Zagreb</item>
      <item>Matija Nikolić</item>
    </izvorni_sadrzaj>
    <derivirana_varijabla naziv="DomainObject.Predmet.StrankaListNazivFormated_1">
      <item>FINA Regionalni centar Zagreb</item>
      <item>Matija Nikolić</item>
    </derivirana_varijabla>
  </DomainObject.Predmet.StrankaListNazivFormated>
  <DomainObject.Predmet.StrankaListNazivFormatedOIB>
    <izvorni_sadrzaj>
      <item>FINA Regionalni centar Zagreb, OIB 85821130368</item>
      <item>Matija Nikolić, OIB 22826553630</item>
    </izvorni_sadrzaj>
    <derivirana_varijabla naziv="DomainObject.Predmet.StrankaListNazivFormatedOIB_1">
      <item>FINA Regionalni centar Zagreb, OIB 85821130368</item>
      <item>Matija Nikolić, OIB 22826553630</item>
    </derivirana_varijabla>
  </DomainObject.Predmet.StrankaListNazivFormatedOIB>
  <DomainObject.Predmet.ProtuStrankaListFormated>
    <izvorni_sadrzaj>
      <item>WOK BY MATIJA jednostavno društvo s ograničenom odgovornošću za usluge i trgovinu zastupanog po punomoćniku Matija Nikolić</item>
    </izvorni_sadrzaj>
    <derivirana_varijabla naziv="DomainObject.Predmet.ProtuStrankaListFormated_1">
      <item>WOK BY MATIJA jednostavno društvo s ograničenom odgovornošću za usluge i trgovinu zastupanog po punomoćniku Matija Nikolić</item>
    </derivirana_varijabla>
  </DomainObject.Predmet.ProtuStrankaListFormated>
  <DomainObject.Predmet.ProtuStrankaListFormatedOIB>
    <izvorni_sadrzaj>
      <item>WOK BY MATIJA jednostavno društvo s ograničenom odgovornošću za usluge i trgovinu, OIB 28715201961 zastupanog po punomoćniku Matija Nikolić</item>
    </izvorni_sadrzaj>
    <derivirana_varijabla naziv="DomainObject.Predmet.ProtuStrankaListFormatedOIB_1">
      <item>WOK BY MATIJA jednostavno društvo s ograničenom odgovornošću za usluge i trgovinu, OIB 28715201961 zastupanog po punomoćniku Matija Nikolić</item>
    </derivirana_varijabla>
  </DomainObject.Predmet.ProtuStrankaListFormatedOIB>
  <DomainObject.Predmet.ProtuStrankaListFormatedWithAdress>
    <izvorni_sadrzaj>
      <item>WOK BY MATIJA jednostavno društvo s ograničenom odgovornošću za usluge i trgovinu, Ilica 33, 10000 Zagreb zastupanog po punomoćniku Matija Nikolić</item>
    </izvorni_sadrzaj>
    <derivirana_varijabla naziv="DomainObject.Predmet.ProtuStrankaListFormatedWithAdress_1">
      <item>WOK BY MATIJA jednostavno društvo s ograničenom odgovornošću za usluge i trgovinu, Ilica 33, 10000 Zagreb zastupanog po punomoćniku Matija Nikolić</item>
    </derivirana_varijabla>
  </DomainObject.Predmet.ProtuStrankaListFormatedWithAdress>
  <DomainObject.Predmet.ProtuStrankaListFormatedWithAdressOIB>
    <izvorni_sadrzaj>
      <item>WOK BY MATIJA jednostavno društvo s ograničenom odgovornošću za usluge i trgovinu, OIB 28715201961, Ilica 33, 10000 Zagreb zastupanog po punomoćniku Matija Nikolić</item>
    </izvorni_sadrzaj>
    <derivirana_varijabla naziv="DomainObject.Predmet.ProtuStrankaListFormatedWithAdressOIB_1">
      <item>WOK BY MATIJA jednostavno društvo s ograničenom odgovornošću za usluge i trgovinu, OIB 28715201961, Ilica 33, 10000 Zagreb zastupanog po punomoćniku Matija Nikolić</item>
    </derivirana_varijabla>
  </DomainObject.Predmet.ProtuStrankaListFormatedWithAdressOIB>
  <DomainObject.Predmet.ProtuStrankaListNazivFormated>
    <izvorni_sadrzaj>
      <item>WOK BY MATIJA jednostavno društvo s ograničenom odgovornošću za usluge i trgovinu</item>
    </izvorni_sadrzaj>
    <derivirana_varijabla naziv="DomainObject.Predmet.ProtuStrankaListNazivFormated_1">
      <item>WOK BY MATIJA jednostavno društvo s ograničenom odgovornošću za usluge i trgovinu</item>
    </derivirana_varijabla>
  </DomainObject.Predmet.ProtuStrankaListNazivFormated>
  <DomainObject.Predmet.ProtuStrankaListNazivFormatedOIB>
    <izvorni_sadrzaj>
      <item>WOK BY MATIJA jednostavno društvo s ograničenom odgovornošću za usluge i trgovinu, OIB 28715201961</item>
    </izvorni_sadrzaj>
    <derivirana_varijabla naziv="DomainObject.Predmet.ProtuStrankaListNazivFormatedOIB_1">
      <item>WOK BY MATIJA jednostavno društvo s ograničenom odgovornošću za usluge i trgovinu, OIB 28715201961</item>
    </derivirana_varijabla>
  </DomainObject.Predmet.ProtuStrankaListNazivFormatedOIB>
  <DomainObject.Predmet.OstaliListFormated>
    <izvorni_sadrzaj>
      <item>Matija Nikolić punomoćnik sudionika u postupku WOK BY MATIJA jednostavno društvo s ograničenom odgovornošću za usluge i trgovinu</item>
      <item>Ivan Prpić</item>
    </izvorni_sadrzaj>
    <derivirana_varijabla naziv="DomainObject.Predmet.OstaliListFormated_1">
      <item>Matija Nikolić punomoćnik sudionika u postupku WOK BY MATIJA jednostavno društvo s ograničenom odgovornošću za usluge i trgovinu</item>
      <item>Ivan Prpić</item>
    </derivirana_varijabla>
  </DomainObject.Predmet.OstaliListFormated>
  <DomainObject.Predmet.OstaliListFormatedOIB>
    <izvorni_sadrzaj>
      <item>Matija Nikolić, OIB 22826553630 punomoćnik sudionika u postupku WOK BY MATIJA jednostavno društvo s ograničenom odgovornošću za usluge i trgovinu</item>
      <item>Ivan Prpić, OIB 16795120342</item>
    </izvorni_sadrzaj>
    <derivirana_varijabla naziv="DomainObject.Predmet.OstaliListFormatedOIB_1">
      <item>Matija Nikolić, OIB 22826553630 punomoćnik sudionika u postupku WOK BY MATIJA jednostavno društvo s ograničenom odgovornošću za usluge i trgovinu</item>
      <item>Ivan Prpić, OIB 16795120342</item>
    </derivirana_varijabla>
  </DomainObject.Predmet.OstaliListFormatedOIB>
  <DomainObject.Predmet.OstaliListFormatedWithAdress>
    <izvorni_sadrzaj>
      <item>Matija Nikolić, Mihanovićeva Ulica 30, 10000 Zagreb punomoćnik sudionika u postupku WOK BY MATIJA jednostavno društvo s ograničenom odgovornošću za usluge i trgovinu</item>
      <item>Ivan Prpić, Hruševečka Ulica 11, 10000 Zagreb</item>
    </izvorni_sadrzaj>
    <derivirana_varijabla naziv="DomainObject.Predmet.OstaliListFormatedWithAdress_1">
      <item>Matija Nikolić, Mihanovićeva Ulica 30, 10000 Zagreb punomoćnik sudionika u postupku WOK BY MATIJA jednostavno društvo s ograničenom odgovornošću za usluge i trgovinu</item>
      <item>Ivan Prpić, Hruševečka Ulica 11, 10000 Zagreb</item>
    </derivirana_varijabla>
  </DomainObject.Predmet.OstaliListFormatedWithAdress>
  <DomainObject.Predmet.OstaliListFormatedWithAdressOIB>
    <izvorni_sadrzaj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izvorni_sadrzaj>
    <derivirana_varijabla naziv="DomainObject.Predmet.OstaliListFormatedWithAdressOIB_1"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derivirana_varijabla>
  </DomainObject.Predmet.OstaliListFormatedWithAdressOIB>
  <DomainObject.Predmet.OstaliListNazivFormated>
    <izvorni_sadrzaj>
      <item>Matija Nikolić</item>
      <item>Ivan Prpić</item>
    </izvorni_sadrzaj>
    <derivirana_varijabla naziv="DomainObject.Predmet.OstaliListNazivFormated_1">
      <item>Matija Nikolić</item>
      <item>Ivan Prpić</item>
    </derivirana_varijabla>
  </DomainObject.Predmet.OstaliListNazivFormated>
  <DomainObject.Predmet.OstaliListNazivFormatedOIB>
    <izvorni_sadrzaj>
      <item>Matija Nikolić, OIB 22826553630</item>
      <item>Ivan Prpić, OIB 16795120342</item>
    </izvorni_sadrzaj>
    <derivirana_varijabla naziv="DomainObject.Predmet.OstaliListNazivFormatedOIB_1">
      <item>Matija Nikolić, OIB 22826553630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WOK BY MATIJA jednostavno društvo s ograničenom odgovornošću za usluge i trgovinu</izvorni_sadrzaj>
    <derivirana_varijabla naziv="DomainObject.Predmet.ProtustrankaIDrugi_1">WOK BY MATIJA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WOK BY MATIJA jednostavno društvo s ograničenom odgovornošću za usluge i trgovinu, OIB 28715201961, Ilica 33, 10000 Zagreb</izvorni_sadrzaj>
    <derivirana_varijabla naziv="DomainObject.Predmet.ProtustrankaIDrugiAdressOIB_1">WOK BY MATIJA jednostavno društvo s ograničenom odgovornošću za usluge i trgovinu, OIB 28715201961,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WOK BY MATIJA jednostavno društvo s ograničenom odgovornošću za usluge i trgovinu</item>
      <item>FINA Regionalni centar Zagreb</item>
      <item>Matija Nikolić</item>
      <item>Matija Nikolić</item>
      <item>Ivan Prpić</item>
    </izvorni_sadrzaj>
    <derivirana_varijabla naziv="DomainObject.Predmet.SudioniciListNaziv_1">
      <item>WOK BY MATIJA jednostavno društvo s ograničenom odgovornošću za usluge i trgovinu</item>
      <item>FINA Regionalni centar Zagreb</item>
      <item>Matija Nikolić</item>
      <item>Matija Nikolić</item>
      <item>Ivan Prpić</item>
    </derivirana_varijabla>
  </DomainObject.Predmet.SudioniciListNaziv>
  <DomainObject.Predmet.SudioniciListAdressOIB>
    <izvorni_sadrzaj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izvorni_sadrzaj>
    <derivirana_varijabla naziv="DomainObject.Predmet.SudioniciListAdressOIB_1"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28715201961</item>
      <item>, OIB 85821130368</item>
      <item>, OIB 22826553630</item>
      <item>, OIB 22826553630</item>
      <item>, OIB 16795120342</item>
    </izvorni_sadrzaj>
    <derivirana_varijabla naziv="DomainObject.Predmet.SudioniciListNazivOIB_1">
      <item>, OIB 28715201961</item>
      <item>, OIB 85821130368</item>
      <item>, OIB 22826553630</item>
      <item>, OIB 22826553630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1527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St-725/13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2018-07-06T12:26:00Z</dcterms:created>
  <dc:creator>gboljkovac</dc:creator>
  <cp:lastModifiedBy>Renata Klokočki</cp:lastModifiedBy>
  <cp:lastPrinted>2017-06-08T11:55:00Z</cp:lastPrinted>
  <dcterms:modified xmlns:xsi="http://www.w3.org/2001/XMLSchema-instance" xsi:type="dcterms:W3CDTF">2018-07-06T12:32:00Z</dcterms:modified>
  <cp:revision>5</cp:revision>
  <dc:title>4 St-725/13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(ZAKLJUČAK-zakazivanje ročišta radi rasprave o pretpost.-2018.docx)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