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8194" w14:paraId="d87819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6C2581">
        <w:t>612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6C2581" w:rsidRPr="006C2581">
        <w:t>DABROVA KUĆA d.o.o. za trgovinu, proizvodnju i usluge, Kloštar Ivanić, Ul. Ivana Šveara 22, MBS: 080770996, OIB: 60270516700</w:t>
      </w:r>
      <w:r w:rsidR="00231648">
        <w:t xml:space="preserve">, dana </w:t>
      </w:r>
      <w:r w:rsidR="00A83FB6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6C2581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C2581" w:rsidRPr="006C2581">
        <w:t>DABROVA KUĆA d.o.o. za trgovinu, proizvodnju i usluge, Kloštar Ivanić, Ul. Ivana Šveara 22, MBS: 080770996, OIB: 60270516700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6C2581">
        <w:t>Zdenko Krstić, Osijek, Županijska 2</w:t>
      </w:r>
      <w:r w:rsidR="009447C9">
        <w:t>,</w:t>
      </w:r>
      <w:r w:rsidR="004C12D6">
        <w:t xml:space="preserve"> OIB:</w:t>
      </w:r>
      <w:r w:rsidR="009447C9">
        <w:t xml:space="preserve"> </w:t>
      </w:r>
      <w:r w:rsidR="006C2581">
        <w:t>13827089798</w:t>
      </w:r>
      <w:r w:rsidR="00A02193">
        <w:t xml:space="preserve"> 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6C2581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C2581" w:rsidRPr="006C2581">
        <w:t>DABROVA KUĆA d.o.o. za trgovinu, proizvodnju i usluge, Kloštar Ivanić, Ul. Ivana Šveara 22, MBS: 080770996, OIB: 60270516700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6C2581">
        <w:t>4</w:t>
      </w:r>
      <w:r w:rsidR="006D22B1">
        <w:t xml:space="preserve">. </w:t>
      </w:r>
      <w:r w:rsidR="00495EE4">
        <w:t>prosinca</w:t>
      </w:r>
      <w:r w:rsidR="00647F1F">
        <w:t xml:space="preserve"> 201</w:t>
      </w:r>
      <w:r w:rsidR="00A83FB6">
        <w:t>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6C2581" w:rsidRPr="006C2581">
        <w:t>DABROVA KUĆA d.o.o. za trgovinu, proizvodnju i usluge, Kloštar Ivanić, Ul. Ivana Šveara 22, MBS: 080770996, OIB: 60270516700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6C2581">
        <w:t>612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9447C9" w:rsidP="007A3A3A" w:rsidR="009447C9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t>9 St-1</w:t>
      </w:r>
      <w:r w:rsidR="006C2581">
        <w:t>612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83FB6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83FB6">
        <w:t>23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25F56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95EE4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2581"/>
    <w:rsid w:val="006C63A3"/>
    <w:rsid w:val="006D22B1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447C9"/>
    <w:rsid w:val="00983A76"/>
    <w:rsid w:val="009D33A7"/>
    <w:rsid w:val="009E4D62"/>
    <w:rsid w:val="009F5360"/>
    <w:rsid w:val="00A02193"/>
    <w:rsid w:val="00A571AD"/>
    <w:rsid w:val="00A83FB6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5F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25F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5F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F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F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5F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25F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5F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F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F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DABROVA KUĆA d.o.o.</izvorni_sadrzaj>
    <derivirana_varijabla naziv="DomainObject.Predmet.ProtustrankaFormated_1">  DABROVA KUĆA d.o.o.</derivirana_varijabla>
  </DomainObject.Predmet.ProtustrankaFormated>
  <DomainObject.Predmet.ProtustrankaFormatedOIB>
    <izvorni_sadrzaj>  DABROVA KUĆA d.o.o., OIB 60270516700</izvorni_sadrzaj>
    <derivirana_varijabla naziv="DomainObject.Predmet.ProtustrankaFormatedOIB_1">  DABROVA KUĆA d.o.o., OIB 60270516700</derivirana_varijabla>
  </DomainObject.Predmet.ProtustrankaFormatedOIB>
  <DomainObject.Predmet.ProtustrankaFormatedWithAdress>
    <izvorni_sadrzaj> DABROVA KUĆA d.o.o., Ulica Ivana Šveara 22, 10310 Kloštar Ivanić</izvorni_sadrzaj>
    <derivirana_varijabla naziv="DomainObject.Predmet.ProtustrankaFormatedWithAdress_1"> DABROVA KUĆA d.o.o., Ulica Ivana Šveara 22, 10310 Kloštar Ivanić</derivirana_varijabla>
  </DomainObject.Predmet.ProtustrankaFormatedWithAdress>
  <DomainObject.Predmet.ProtustrankaFormatedWithAdressOIB>
    <izvorni_sadrzaj> DABROVA KUĆA d.o.o., OIB 60270516700, Ulica Ivana Šveara 22, 10310 Kloštar Ivanić</izvorni_sadrzaj>
    <derivirana_varijabla naziv="DomainObject.Predmet.ProtustrankaFormatedWithAdressOIB_1"> DABROVA KUĆA d.o.o., OIB 60270516700, Ulica Ivana Šveara 22, 10310 Kloštar Ivanić</derivirana_varijabla>
  </DomainObject.Predmet.ProtustrankaFormatedWithAdressOIB>
  <DomainObject.Predmet.ProtustrankaWithAdress>
    <izvorni_sadrzaj>DABROVA KUĆA d.o.o. Ulica Ivana Šveara 22, 10310 Kloštar Ivanić</izvorni_sadrzaj>
    <derivirana_varijabla naziv="DomainObject.Predmet.ProtustrankaWithAdress_1">DABROVA KUĆA d.o.o. Ulica Ivana Šveara 22, 10310 Kloštar Ivanić</derivirana_varijabla>
  </DomainObject.Predmet.ProtustrankaWithAdress>
  <DomainObject.Predmet.ProtustrankaWithAdressOIB>
    <izvorni_sadrzaj>DABROVA KUĆA d.o.o., OIB 60270516700, Ulica Ivana Šveara 22, 10310 Kloštar Ivanić</izvorni_sadrzaj>
    <derivirana_varijabla naziv="DomainObject.Predmet.ProtustrankaWithAdressOIB_1">DABROVA KUĆA d.o.o., OIB 60270516700, Ulica Ivana Šveara 22, 10310 Kloštar Ivanić</derivirana_varijabla>
  </DomainObject.Predmet.ProtustrankaWithAdressOIB>
  <DomainObject.Predmet.ProtustrankaNazivFormated>
    <izvorni_sadrzaj>DABROVA KUĆA d.o.o.</izvorni_sadrzaj>
    <derivirana_varijabla naziv="DomainObject.Predmet.ProtustrankaNazivFormated_1">DABROVA KUĆA d.o.o.</derivirana_varijabla>
  </DomainObject.Predmet.ProtustrankaNazivFormated>
  <DomainObject.Predmet.ProtustrankaNazivFormatedOIB>
    <izvorni_sadrzaj>DABROVA KUĆA d.o.o., OIB 60270516700</izvorni_sadrzaj>
    <derivirana_varijabla naziv="DomainObject.Predmet.ProtustrankaNazivFormatedOIB_1">DABROVA KUĆA d.o.o., OIB 60270516700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DABROVA KUĆA d.o.o.</item>
    </izvorni_sadrzaj>
    <derivirana_varijabla naziv="DomainObject.Predmet.ProtuStrankaListFormated_1">
      <item>DABROVA KUĆA d.o.o.</item>
    </derivirana_varijabla>
  </DomainObject.Predmet.ProtuStrankaListFormated>
  <DomainObject.Predmet.ProtuStrankaListFormatedOIB>
    <izvorni_sadrzaj>
      <item>DABROVA KUĆA d.o.o., OIB 60270516700</item>
    </izvorni_sadrzaj>
    <derivirana_varijabla naziv="DomainObject.Predmet.ProtuStrankaListFormatedOIB_1">
      <item>DABROVA KUĆA d.o.o., OIB 60270516700</item>
    </derivirana_varijabla>
  </DomainObject.Predmet.ProtuStrankaListFormatedOIB>
  <DomainObject.Predmet.ProtuStrankaListFormatedWithAdress>
    <izvorni_sadrzaj>
      <item>DABROVA KUĆA d.o.o., Ulica Ivana Šveara 22, 10310 Kloštar Ivanić</item>
    </izvorni_sadrzaj>
    <derivirana_varijabla naziv="DomainObject.Predmet.ProtuStrankaListFormatedWithAdress_1">
      <item>DABROVA KUĆA d.o.o., Ulica Ivana Šveara 22, 10310 Kloštar Ivanić</item>
    </derivirana_varijabla>
  </DomainObject.Predmet.ProtuStrankaListFormatedWithAdress>
  <DomainObject.Predmet.ProtuStrankaListFormatedWithAdressOIB>
    <izvorni_sadrzaj>
      <item>DABROVA KUĆA d.o.o., OIB 60270516700, Ulica Ivana Šveara 22, 10310 Kloštar Ivanić</item>
    </izvorni_sadrzaj>
    <derivirana_varijabla naziv="DomainObject.Predmet.ProtuStrankaListFormatedWithAdressOIB_1">
      <item>DABROVA KUĆA d.o.o., OIB 60270516700, Ulica Ivana Šveara 22, 10310 Kloštar Ivanić</item>
    </derivirana_varijabla>
  </DomainObject.Predmet.ProtuStrankaListFormatedWithAdressOIB>
  <DomainObject.Predmet.ProtuStrankaListNazivFormated>
    <izvorni_sadrzaj>
      <item>DABROVA KUĆA d.o.o.</item>
    </izvorni_sadrzaj>
    <derivirana_varijabla naziv="DomainObject.Predmet.ProtuStrankaListNazivFormated_1">
      <item>DABROVA KUĆA d.o.o.</item>
    </derivirana_varijabla>
  </DomainObject.Predmet.ProtuStrankaListNazivFormated>
  <DomainObject.Predmet.ProtuStrankaListNazivFormatedOIB>
    <izvorni_sadrzaj>
      <item>DABROVA KUĆA d.o.o., OIB 60270516700</item>
    </izvorni_sadrzaj>
    <derivirana_varijabla naziv="DomainObject.Predmet.ProtuStrankaListNazivFormatedOIB_1">
      <item>DABROVA KUĆA d.o.o., OIB 60270516700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DABROVA KUĆA d.o.o.</izvorni_sadrzaj>
    <derivirana_varijabla naziv="DomainObject.Predmet.ProtustrankaIDrugi_1">DABROVA KUĆA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DABROVA KUĆA d.o.o., OIB 60270516700, Ulica Ivana Šveara 22, 10310 Kloštar Ivanić</izvorni_sadrzaj>
    <derivirana_varijabla naziv="DomainObject.Predmet.ProtustrankaIDrugiAdressOIB_1">DABROVA KUĆA d.o.o., OIB 60270516700, Ulica Ivana Šveara 22,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DABROVA KUĆA d.o.o.</item>
      <item>FINA Regionalni centar Zagreb</item>
    </izvorni_sadrzaj>
    <derivirana_varijabla naziv="DomainObject.Predmet.SudioniciListNaziv_1">
      <item>DABROVA KUĆA d.o.o.</item>
      <item>FINA Regionalni centar Zagreb</item>
    </derivirana_varijabla>
  </DomainObject.Predmet.SudioniciListNaziv>
  <DomainObject.Predmet.SudioniciListAdressOIB>
    <izvorni_sadrzaj>
      <item>DABROVA KUĆA d.o.o., OIB 60270516700, Ulica Ivana Šveara 22,10310 Kloštar Ivanić</item>
      <item>FINA Regionalni centar Zagreb, OIB 85821130368, Trg svibanjskih žrtava 1995. br. 1,10000 Zagreb</item>
    </izvorni_sadrzaj>
    <derivirana_varijabla naziv="DomainObject.Predmet.SudioniciListAdressOIB_1">
      <item>DABROVA KUĆA d.o.o., OIB 60270516700, Ulica Ivana Šveara 22,10310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60270516700</item>
      <item>, OIB 85821130368</item>
    </izvorni_sadrzaj>
    <derivirana_varijabla naziv="DomainObject.Predmet.SudioniciListNazivOIB_1">
      <item>, OIB 60270516700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2336</properties:Characters>
  <properties:Lines>91</properties:Lines>
  <properties:Paragraphs>30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2016-07-05T09:58:00Z</cp:lastPrinted>
  <dcterms:modified xmlns:xsi="http://www.w3.org/2001/XMLSchema-instance" xsi:type="dcterms:W3CDTF">2016-07-05T09:59:00Z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