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11bc" w14:paraId="89311bc" w:rsidRDefault="0027505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1226820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5052" w:rsidP="00275052" w:rsidR="00275052">
      <w:pPr>
        <w:pStyle w:val="Bezproreda"/>
      </w:pPr>
      <w:r>
        <w:t xml:space="preserve">    Republika Hrvatska</w:t>
      </w:r>
    </w:p>
    <w:p w:rsidRDefault="00275052" w:rsidP="00275052" w:rsidR="00275052">
      <w:pPr>
        <w:pStyle w:val="Bezproreda"/>
      </w:pPr>
      <w:r>
        <w:t>Trgovački sud u Bjelovaru</w:t>
      </w:r>
    </w:p>
    <w:p w:rsidRDefault="00275052" w:rsidP="00275052" w:rsidR="0027505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75052" w:rsidP="00275052" w:rsidR="00275052">
      <w:pPr>
        <w:pStyle w:val="Bezproreda"/>
      </w:pPr>
    </w:p>
    <w:p w:rsidRDefault="00275052" w:rsidP="00275052" w:rsidR="00275052">
      <w:pPr>
        <w:pStyle w:val="Bezproreda"/>
        <w:ind w:firstLine="708" w:left="4956"/>
      </w:pPr>
      <w:r>
        <w:t>Poslovni broj: 1 St-992/2016-148</w:t>
      </w:r>
    </w:p>
    <w:p w:rsidRDefault="00275052" w:rsidP="00275052" w:rsidR="00275052">
      <w:pPr>
        <w:pStyle w:val="Bezproreda"/>
      </w:pPr>
    </w:p>
    <w:p w:rsidRDefault="00275052" w:rsidP="00275052" w:rsidR="00275052">
      <w:pPr>
        <w:pStyle w:val="Bezproreda"/>
      </w:pPr>
      <w:r>
        <w:tab/>
      </w:r>
    </w:p>
    <w:p w:rsidRDefault="00275052" w:rsidP="00275052" w:rsidR="00275052">
      <w:pPr>
        <w:pStyle w:val="Bezproreda"/>
        <w:ind w:firstLine="708"/>
        <w:jc w:val="both"/>
      </w:pPr>
      <w:r>
        <w:t xml:space="preserve">Trgovački sud u Bjelovaru, po  sucu Branki Pleskalt, u predmetu stečaja nad trgovačkim društvom SPAJIĆ proizvodnja i usluge d.o.o. u stečaju, </w:t>
      </w:r>
      <w:proofErr w:type="spellStart"/>
      <w:r>
        <w:t>Čačinci</w:t>
      </w:r>
      <w:proofErr w:type="spellEnd"/>
      <w:r>
        <w:t>, Braće Radića 34, OIB: 36321371245,  25. veljače   2019. godine, donio je slijedeći</w:t>
      </w:r>
    </w:p>
    <w:p w:rsidRDefault="00275052" w:rsidP="00275052" w:rsidR="00275052">
      <w:pPr>
        <w:pStyle w:val="Bezproreda"/>
        <w:jc w:val="both"/>
      </w:pPr>
    </w:p>
    <w:p w:rsidRDefault="00275052" w:rsidP="00275052" w:rsidR="00275052">
      <w:pPr>
        <w:pStyle w:val="Bezproreda"/>
        <w:jc w:val="both"/>
      </w:pPr>
    </w:p>
    <w:p w:rsidRDefault="00275052" w:rsidP="00275052" w:rsidR="00275052">
      <w:pPr>
        <w:pStyle w:val="Bezproreda"/>
        <w:jc w:val="center"/>
      </w:pPr>
      <w:r>
        <w:t>Z A K L J U Č A K</w:t>
      </w:r>
    </w:p>
    <w:p w:rsidRDefault="00275052" w:rsidP="00275052" w:rsidR="00275052">
      <w:pPr>
        <w:pStyle w:val="Bezproreda"/>
        <w:jc w:val="both"/>
      </w:pPr>
    </w:p>
    <w:p w:rsidRDefault="00275052" w:rsidP="00275052" w:rsidR="00275052">
      <w:pPr>
        <w:pStyle w:val="Bezproreda"/>
        <w:jc w:val="both"/>
      </w:pPr>
    </w:p>
    <w:p w:rsidRDefault="00275052" w:rsidP="00275052" w:rsidR="00275052">
      <w:pPr>
        <w:pStyle w:val="Bezproreda"/>
        <w:ind w:firstLine="708"/>
        <w:jc w:val="both"/>
      </w:pPr>
      <w:r>
        <w:t xml:space="preserve">Nalaže se stečajnom upravitelju Branku </w:t>
      </w:r>
      <w:proofErr w:type="spellStart"/>
      <w:r>
        <w:t>Smrtić</w:t>
      </w:r>
      <w:proofErr w:type="spellEnd"/>
      <w:r>
        <w:t xml:space="preserve"> dipl. ing. iz </w:t>
      </w:r>
      <w:proofErr w:type="spellStart"/>
      <w:r>
        <w:t>Miholjanca</w:t>
      </w:r>
      <w:proofErr w:type="spellEnd"/>
      <w:r>
        <w:t xml:space="preserve">, A. Mihanovića 116,   izvršiti predaju u posjed nekretnina  koje su bile predmet prodaje u rješenju o dosudi poslovni  broj. 1 St-992/2016-130  od 18. siječnja 2019.  kupcu DECRON d.o.o. Orahovica, Kralja Zvonimira 9, OIB: 36388333040, nakon što je kupac uplatio kupovinu. </w:t>
      </w:r>
    </w:p>
    <w:p w:rsidRDefault="00275052" w:rsidP="00275052" w:rsidR="00275052">
      <w:pPr>
        <w:pStyle w:val="Bezproreda"/>
      </w:pPr>
    </w:p>
    <w:p w:rsidRDefault="00275052" w:rsidP="00275052" w:rsidR="00275052">
      <w:pPr>
        <w:pStyle w:val="Bezproreda"/>
        <w:ind w:firstLine="708"/>
      </w:pPr>
      <w:r>
        <w:t>U Bjelovaru  25. veljače  2019.</w:t>
      </w:r>
    </w:p>
    <w:p w:rsidRDefault="00275052" w:rsidP="00275052" w:rsidR="00275052">
      <w:pPr>
        <w:pStyle w:val="Bezproreda"/>
      </w:pPr>
    </w:p>
    <w:p w:rsidRDefault="00275052" w:rsidP="00275052" w:rsidR="0027505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275052" w:rsidP="00275052" w:rsidR="00275052">
      <w:pPr>
        <w:pStyle w:val="Bezproreda"/>
      </w:pPr>
    </w:p>
    <w:p w:rsidRDefault="00275052" w:rsidP="00275052" w:rsidR="0027505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v.r.</w:t>
      </w:r>
    </w:p>
    <w:p w:rsidRDefault="00275052" w:rsidP="00275052" w:rsidR="00275052">
      <w:pPr>
        <w:pStyle w:val="Bezproreda"/>
      </w:pPr>
    </w:p>
    <w:p w:rsidRDefault="00275052" w:rsidP="00275052" w:rsidR="0027505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75052" w:rsidP="00275052" w:rsidR="0027505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275052" w:rsidP="00275052" w:rsidR="00275052">
      <w:pPr>
        <w:pStyle w:val="Bezproreda"/>
      </w:pPr>
    </w:p>
    <w:p w:rsidRDefault="00275052" w:rsidP="00275052" w:rsidR="00275052">
      <w:pPr>
        <w:pStyle w:val="Bezproreda"/>
      </w:pPr>
    </w:p>
    <w:p w:rsidRDefault="00275052" w:rsidP="00275052" w:rsidR="00275052">
      <w:pPr>
        <w:pStyle w:val="Bezproreda"/>
      </w:pPr>
    </w:p>
    <w:p w:rsidRDefault="00275052" w:rsidP="00275052" w:rsidR="00275052">
      <w:pPr>
        <w:pStyle w:val="Bezproreda"/>
        <w:ind w:firstLine="708"/>
      </w:pPr>
      <w:r>
        <w:t>Pouka o pravnom lijeku: protiv zaključka nema mjesta pravnom lijeku (čl. 11. Stečajnog zakona).</w:t>
      </w:r>
    </w:p>
    <w:p w:rsidRDefault="00275052" w:rsidP="00275052" w:rsidR="00275052">
      <w:pPr>
        <w:pStyle w:val="Bezproreda"/>
      </w:pPr>
    </w:p>
    <w:p w:rsidRDefault="00275052" w:rsidP="00275052" w:rsidR="00275052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052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200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0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St-992/2016-148</izvorni_sadrzaj>
    <derivirana_varijabla naziv="DomainObject.Oznaka_1">St-992/2016-148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  <item>Decron d.o.o., Kralja Zvonimira 9., 33515 Orahovica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  <item>Decron d.o.o., Kralja Zvonimira 9., 33515 Orahovica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  <item>Decron d.o.o., OIB 36388333040, Kralja Zvonimira 9., 33515 Orahovica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  <item>Decron d.o.o., OIB 36388333040, Kralja Zvonimira 9., 33515 Orahovica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St-992/2016-148</izvorni_sadrzaj>
    <derivirana_varijabla naziv="DomainObject.PoslovniBrojDokumenta_1">St-992/2016-148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  <item>Decron d.o.o., OIB 36388333040, Kralja Zvonimira 9.,33515 Orahovica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  <item>Decron d.o.o., OIB 36388333040, Kralja Zvonimira 9.,33515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17373-D706-4DE3-A3FF-ECA32FD40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765</properties:Characters>
  <properties:Lines>36</properties:Lines>
  <properties:Paragraphs>13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2019-02-25T11:25:00Z</cp:lastPrinted>
  <dcterms:modified xmlns:xsi="http://www.w3.org/2001/XMLSchema-instance" xsi:type="dcterms:W3CDTF">2019-02-25T11:26:00Z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St-992/2016-148 / Odluka - Zaključak (odluka_St-992_2016-148.docx)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