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5c29" w14:paraId="2635c29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0F797D">
        <w:t>5</w:t>
      </w:r>
      <w:r w:rsidR="000943AD">
        <w:t>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7125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1D79E5" w:rsidRPr="001D79E5">
        <w:t>JUST CHOOSE j.d.o.o. za trgovinu i usluge</w:t>
      </w:r>
      <w:r w:rsidR="00BA142B">
        <w:t xml:space="preserve">, </w:t>
      </w:r>
      <w:r w:rsidR="001D79E5" w:rsidRPr="001D79E5">
        <w:t>Petrinja</w:t>
      </w:r>
      <w:r w:rsidR="00BA142B">
        <w:t xml:space="preserve">, </w:t>
      </w:r>
      <w:r w:rsidR="001D79E5" w:rsidRPr="001D79E5">
        <w:t>Milana Makanca 24</w:t>
      </w:r>
      <w:r w:rsidR="00BA142B">
        <w:t xml:space="preserve">, MBS: </w:t>
      </w:r>
      <w:r w:rsidR="001D79E5" w:rsidRPr="001D79E5">
        <w:t>080950733</w:t>
      </w:r>
      <w:r w:rsidR="00BA142B">
        <w:t xml:space="preserve">, OIB: </w:t>
      </w:r>
      <w:r w:rsidR="001D79E5" w:rsidRPr="001D79E5">
        <w:t>02085382560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D79E5" w:rsidRPr="001D79E5">
        <w:t>JUST CHOOSE j.d.o.o. za trgovinu i usluge</w:t>
      </w:r>
      <w:r w:rsidR="001D79E5">
        <w:t xml:space="preserve">, </w:t>
      </w:r>
      <w:r w:rsidR="001D79E5" w:rsidRPr="001D79E5">
        <w:t>Petrinja</w:t>
      </w:r>
      <w:r w:rsidR="001D79E5">
        <w:t xml:space="preserve">, </w:t>
      </w:r>
      <w:r w:rsidR="001D79E5" w:rsidRPr="001D79E5">
        <w:t>Milana Makanca 24</w:t>
      </w:r>
      <w:r w:rsidR="001D79E5">
        <w:t xml:space="preserve">, MBS: </w:t>
      </w:r>
      <w:r w:rsidR="001D79E5" w:rsidRPr="001D79E5">
        <w:t>080950733</w:t>
      </w:r>
      <w:r w:rsidR="001D79E5">
        <w:t xml:space="preserve">, OIB: </w:t>
      </w:r>
      <w:r w:rsidR="001D79E5" w:rsidRPr="001D79E5">
        <w:t>02085382560</w:t>
      </w:r>
      <w:r w:rsidR="00D43EFC">
        <w:t xml:space="preserve">, </w:t>
      </w:r>
      <w:r>
        <w:t xml:space="preserve">iznosi </w:t>
      </w:r>
      <w:r w:rsidR="001D79E5">
        <w:t>23.810,54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9C53E1" w:rsidRPr="009C53E1">
        <w:t>Dragan Petrović, OIB: 92937274218</w:t>
      </w:r>
      <w:r w:rsidR="00E43AC0">
        <w:t xml:space="preserve">, </w:t>
      </w:r>
      <w:r w:rsidR="009C53E1" w:rsidRPr="009C53E1">
        <w:t>Petrinja, Milana Makanca 24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0F797D">
        <w:t>5</w:t>
      </w:r>
      <w:r w:rsidR="000943AD">
        <w:t>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4AB" w:rsidR="00CA44AB">
      <w:r>
        <w:separator/>
      </w:r>
    </w:p>
  </w:endnote>
  <w:endnote w:id="0" w:type="continuationSeparator">
    <w:p w:rsidRDefault="00CA44AB" w:rsidR="00CA4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4AB" w:rsidR="00CA44AB">
      <w:r>
        <w:separator/>
      </w:r>
    </w:p>
  </w:footnote>
  <w:footnote w:id="0" w:type="continuationSeparator">
    <w:p w:rsidRDefault="00CA44AB" w:rsidR="00CA4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5393"/>
    <w:rsid w:val="000477CD"/>
    <w:rsid w:val="00047A8F"/>
    <w:rsid w:val="00050374"/>
    <w:rsid w:val="00050860"/>
    <w:rsid w:val="000535EA"/>
    <w:rsid w:val="00070873"/>
    <w:rsid w:val="00077C9D"/>
    <w:rsid w:val="00081729"/>
    <w:rsid w:val="00091B4B"/>
    <w:rsid w:val="00092CBF"/>
    <w:rsid w:val="000938B8"/>
    <w:rsid w:val="000943AD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0F797D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D79E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94EE7"/>
    <w:rsid w:val="003A299A"/>
    <w:rsid w:val="003A56C0"/>
    <w:rsid w:val="003A5868"/>
    <w:rsid w:val="003A610E"/>
    <w:rsid w:val="003B1945"/>
    <w:rsid w:val="003B398C"/>
    <w:rsid w:val="003B7CC9"/>
    <w:rsid w:val="003C01DF"/>
    <w:rsid w:val="003C09F9"/>
    <w:rsid w:val="003C56BF"/>
    <w:rsid w:val="003D02B1"/>
    <w:rsid w:val="003D3CA4"/>
    <w:rsid w:val="003D7D26"/>
    <w:rsid w:val="003E0F72"/>
    <w:rsid w:val="003E3ECE"/>
    <w:rsid w:val="003E4DD9"/>
    <w:rsid w:val="003E6EC8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2A8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03CF3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4E27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714E6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2149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1CD3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53E1"/>
    <w:rsid w:val="009C5728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31BD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674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44AB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23853"/>
    <w:rsid w:val="00F46E60"/>
    <w:rsid w:val="00F5342F"/>
    <w:rsid w:val="00F56EA9"/>
    <w:rsid w:val="00F6215D"/>
    <w:rsid w:val="00F71650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03C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3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C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03C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3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C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St-958/2017</izvorni_sadrzaj>
    <derivirana_varijabla naziv="DomainObject.Predmet.OznakaBroj_1">St-958/2017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JUST CHOOSE j.d.o.o.</izvorni_sadrzaj>
    <derivirana_varijabla naziv="DomainObject.Predmet.ProtustrankaFormated_1">  JUST CHOOSE j.d.o.o.</derivirana_varijabla>
  </DomainObject.Predmet.ProtustrankaFormated>
  <DomainObject.Predmet.ProtustrankaFormatedOIB>
    <izvorni_sadrzaj>  JUST CHOOSE j.d.o.o., OIB 02085382560</izvorni_sadrzaj>
    <derivirana_varijabla naziv="DomainObject.Predmet.ProtustrankaFormatedOIB_1">  JUST CHOOSE j.d.o.o., OIB 02085382560</derivirana_varijabla>
  </DomainObject.Predmet.ProtustrankaFormatedOIB>
  <DomainObject.Predmet.ProtustrankaFormatedWithAdress>
    <izvorni_sadrzaj> JUST CHOOSE j.d.o.o., Milana Makanca 24, 44250 Petrinja</izvorni_sadrzaj>
    <derivirana_varijabla naziv="DomainObject.Predmet.ProtustrankaFormatedWithAdress_1"> JUST CHOOSE j.d.o.o., Milana Makanca 24, 44250 Petrinja</derivirana_varijabla>
  </DomainObject.Predmet.ProtustrankaFormatedWithAdress>
  <DomainObject.Predmet.ProtustrankaFormatedWithAdressOIB>
    <izvorni_sadrzaj> JUST CHOOSE j.d.o.o., OIB 02085382560, Milana Makanca 24, 44250 Petrinja</izvorni_sadrzaj>
    <derivirana_varijabla naziv="DomainObject.Predmet.ProtustrankaFormatedWithAdressOIB_1"> JUST CHOOSE j.d.o.o., OIB 02085382560, Milana Makanca 24, 44250 Petrinja</derivirana_varijabla>
  </DomainObject.Predmet.ProtustrankaFormatedWithAdressOIB>
  <DomainObject.Predmet.ProtustrankaWithAdress>
    <izvorni_sadrzaj>JUST CHOOSE j.d.o.o. Milana Makanca 24, 44250 Petrinja</izvorni_sadrzaj>
    <derivirana_varijabla naziv="DomainObject.Predmet.ProtustrankaWithAdress_1">JUST CHOOSE j.d.o.o. Milana Makanca 24, 44250 Petrinja</derivirana_varijabla>
  </DomainObject.Predmet.ProtustrankaWithAdress>
  <DomainObject.Predmet.ProtustrankaWithAdressOIB>
    <izvorni_sadrzaj>JUST CHOOSE j.d.o.o., OIB 02085382560, Milana Makanca 24, 44250 Petrinja</izvorni_sadrzaj>
    <derivirana_varijabla naziv="DomainObject.Predmet.ProtustrankaWithAdressOIB_1">JUST CHOOSE j.d.o.o., OIB 02085382560, Milana Makanca 24, 44250 Petrinja</derivirana_varijabla>
  </DomainObject.Predmet.ProtustrankaWithAdressOIB>
  <DomainObject.Predmet.ProtustrankaNazivFormated>
    <izvorni_sadrzaj>JUST CHOOSE j.d.o.o.</izvorni_sadrzaj>
    <derivirana_varijabla naziv="DomainObject.Predmet.ProtustrankaNazivFormated_1">JUST CHOOSE j.d.o.o.</derivirana_varijabla>
  </DomainObject.Predmet.ProtustrankaNazivFormated>
  <DomainObject.Predmet.ProtustrankaNazivFormatedOIB>
    <izvorni_sadrzaj>JUST CHOOSE j.d.o.o., OIB 02085382560</izvorni_sadrzaj>
    <derivirana_varijabla naziv="DomainObject.Predmet.ProtustrankaNazivFormatedOIB_1">JUST CHOOSE j.d.o.o., OIB 02085382560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JUST CHOOSE j.d.o.o.</item>
    </izvorni_sadrzaj>
    <derivirana_varijabla naziv="DomainObject.Predmet.ProtuStrankaListFormated_1">
      <item>JUST CHOOSE j.d.o.o.</item>
    </derivirana_varijabla>
  </DomainObject.Predmet.ProtuStrankaListFormated>
  <DomainObject.Predmet.ProtuStrankaListFormatedOIB>
    <izvorni_sadrzaj>
      <item>JUST CHOOSE j.d.o.o., OIB 02085382560</item>
    </izvorni_sadrzaj>
    <derivirana_varijabla naziv="DomainObject.Predmet.ProtuStrankaListFormatedOIB_1">
      <item>JUST CHOOSE j.d.o.o., OIB 02085382560</item>
    </derivirana_varijabla>
  </DomainObject.Predmet.ProtuStrankaListFormatedOIB>
  <DomainObject.Predmet.ProtuStrankaListFormatedWithAdress>
    <izvorni_sadrzaj>
      <item>JUST CHOOSE j.d.o.o., Milana Makanca 24, 44250 Petrinja</item>
    </izvorni_sadrzaj>
    <derivirana_varijabla naziv="DomainObject.Predmet.ProtuStrankaListFormatedWithAdress_1">
      <item>JUST CHOOSE j.d.o.o., Milana Makanca 24, 44250 Petrinja</item>
    </derivirana_varijabla>
  </DomainObject.Predmet.ProtuStrankaListFormatedWithAdress>
  <DomainObject.Predmet.ProtuStrankaListFormatedWithAdressOIB>
    <izvorni_sadrzaj>
      <item>JUST CHOOSE j.d.o.o., OIB 02085382560, Milana Makanca 24, 44250 Petrinja</item>
    </izvorni_sadrzaj>
    <derivirana_varijabla naziv="DomainObject.Predmet.ProtuStrankaListFormatedWithAdressOIB_1">
      <item>JUST CHOOSE j.d.o.o., OIB 02085382560, Milana Makanca 24, 44250 Petrinja</item>
    </derivirana_varijabla>
  </DomainObject.Predmet.ProtuStrankaListFormatedWithAdressOIB>
  <DomainObject.Predmet.ProtuStrankaListNazivFormated>
    <izvorni_sadrzaj>
      <item>JUST CHOOSE j.d.o.o.</item>
    </izvorni_sadrzaj>
    <derivirana_varijabla naziv="DomainObject.Predmet.ProtuStrankaListNazivFormated_1">
      <item>JUST CHOOSE j.d.o.o.</item>
    </derivirana_varijabla>
  </DomainObject.Predmet.ProtuStrankaListNazivFormated>
  <DomainObject.Predmet.ProtuStrankaListNazivFormatedOIB>
    <izvorni_sadrzaj>
      <item>JUST CHOOSE j.d.o.o., OIB 02085382560</item>
    </izvorni_sadrzaj>
    <derivirana_varijabla naziv="DomainObject.Predmet.ProtuStrankaListNazivFormatedOIB_1">
      <item>JUST CHOOSE j.d.o.o., OIB 02085382560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JUST CHOOSE j.d.o.o.</izvorni_sadrzaj>
    <derivirana_varijabla naziv="DomainObject.Predmet.ProtustrankaIDrugi_1">JUST CHOOSE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JUST CHOOSE j.d.o.o., OIB 02085382560, Milana Makanca 24, 44250 Petrinja</izvorni_sadrzaj>
    <derivirana_varijabla naziv="DomainObject.Predmet.ProtustrankaIDrugiAdressOIB_1">JUST CHOOSE j.d.o.o., OIB 02085382560, Milana Makanca 24,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 CHOOSE j.d.o.o.</item>
      <item>FINA Regionalni centar Zagreb</item>
    </izvorni_sadrzaj>
    <derivirana_varijabla naziv="DomainObject.Predmet.SudioniciListNaziv_1">
      <item>JUST CHOOSE j.d.o.o.</item>
      <item>FINA Regionalni centar Zagreb</item>
    </derivirana_varijabla>
  </DomainObject.Predmet.SudioniciListNaziv>
  <DomainObject.Predmet.SudioniciListAdressOIB>
    <izvorni_sadrzaj>
      <item>JUST CHOOSE j.d.o.o., OIB 02085382560, Milana Makanca 24,44250 Petrinja</item>
      <item>FINA Regionalni centar Zagreb, OIB 85821130368, Trg svibanjskih žrtava 1995.1,10000 Zagreb</item>
    </izvorni_sadrzaj>
    <derivirana_varijabla naziv="DomainObject.Predmet.SudioniciListAdressOIB_1">
      <item>JUST CHOOSE j.d.o.o., OIB 02085382560, Milana Makanca 24,44250 Petrinja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02085382560</item>
      <item>, OIB 85821130368</item>
    </izvorni_sadrzaj>
    <derivirana_varijabla naziv="DomainObject.Predmet.SudioniciListNazivOIB_1">
      <item>, OIB 02085382560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5B9B5-87FD-4613-BE60-EB82970A3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1998</properties:Characters>
  <properties:Lines>49</properties:Lines>
  <properties:Paragraphs>16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2017-08-09T08:06:00Z</dcterms:modified>
  <cp:revision>291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